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2D2D1" w14:textId="77777777" w:rsidR="006C4437" w:rsidRPr="008642EC" w:rsidRDefault="006C4437" w:rsidP="006C443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35E8641" w14:textId="77777777" w:rsidR="006C4437" w:rsidRPr="00992C7B" w:rsidRDefault="006C4437" w:rsidP="006C4437">
      <w:pPr>
        <w:pStyle w:val="BasicParagraph"/>
        <w:suppressAutoHyphens/>
        <w:spacing w:line="240" w:lineRule="auto"/>
        <w:rPr>
          <w:rFonts w:ascii="Times New Roman" w:hAnsi="Times New Roman" w:cs="Times New Roman"/>
          <w:b/>
          <w:bCs/>
          <w:color w:val="000000" w:themeColor="text1"/>
          <w:sz w:val="12"/>
          <w:szCs w:val="12"/>
        </w:rPr>
      </w:pPr>
    </w:p>
    <w:p w14:paraId="2C511580" w14:textId="77777777" w:rsidR="006C4437" w:rsidRPr="00582653" w:rsidRDefault="006C4437" w:rsidP="006C443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DB29795" w14:textId="77777777" w:rsidR="006C4437" w:rsidRDefault="006C4437" w:rsidP="006C44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76DFEEE" w14:textId="77777777" w:rsidR="006C4437" w:rsidRDefault="006C4437" w:rsidP="006C443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1D9B519" w14:textId="77777777" w:rsidR="006C4437" w:rsidRPr="00582653" w:rsidRDefault="006C4437" w:rsidP="006C443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2439AD6" wp14:editId="3697D5B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805423F" w14:textId="41ED49CD" w:rsidR="006C4437" w:rsidRDefault="006C4437" w:rsidP="006C443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BSBPMG430_Toolkit_5_Assessment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CCB2D46" w14:textId="77777777" w:rsidR="006C4437" w:rsidRDefault="006C4437" w:rsidP="006C443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994ADB8" w14:textId="77777777" w:rsidR="006C4437" w:rsidRPr="00582653" w:rsidRDefault="006C4437" w:rsidP="006C443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7D95D23" w14:textId="77777777" w:rsidR="006C4437" w:rsidRPr="00582653" w:rsidRDefault="006C4437" w:rsidP="006C443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8D6D3C5" w14:textId="77777777" w:rsidR="006C4437" w:rsidRPr="008642EC" w:rsidRDefault="006C4437" w:rsidP="006C4437">
      <w:pPr>
        <w:pStyle w:val="ListParagraph"/>
        <w:numPr>
          <w:ilvl w:val="0"/>
          <w:numId w:val="2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486EE0E" w14:textId="77777777" w:rsidR="006C4437" w:rsidRPr="008642EC" w:rsidRDefault="006C4437" w:rsidP="006C4437">
      <w:pPr>
        <w:pStyle w:val="ListParagraph"/>
        <w:numPr>
          <w:ilvl w:val="0"/>
          <w:numId w:val="2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7675F7C" w14:textId="77777777" w:rsidR="006C4437" w:rsidRPr="00582653" w:rsidRDefault="006C4437" w:rsidP="006C443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3C6EE11" w14:textId="77777777" w:rsidR="006C4437" w:rsidRPr="008642EC" w:rsidRDefault="006C4437" w:rsidP="006C4437">
      <w:pPr>
        <w:pStyle w:val="ListParagraph"/>
        <w:numPr>
          <w:ilvl w:val="0"/>
          <w:numId w:val="2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1A7C9BB" w14:textId="77777777" w:rsidR="006C4437" w:rsidRPr="008642EC" w:rsidRDefault="006C4437" w:rsidP="006C4437">
      <w:pPr>
        <w:pStyle w:val="ListParagraph"/>
        <w:numPr>
          <w:ilvl w:val="0"/>
          <w:numId w:val="2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CF2F6AE" w14:textId="77777777" w:rsidR="006C4437" w:rsidRPr="00992C7B" w:rsidRDefault="006C4437" w:rsidP="006C4437">
      <w:pPr>
        <w:pStyle w:val="BasicParagraph"/>
        <w:suppressAutoHyphens/>
        <w:spacing w:line="240" w:lineRule="auto"/>
        <w:ind w:left="1440"/>
        <w:rPr>
          <w:rFonts w:ascii="Times New Roman" w:hAnsi="Times New Roman" w:cs="Times New Roman"/>
          <w:color w:val="000000" w:themeColor="text1"/>
          <w:sz w:val="12"/>
          <w:szCs w:val="12"/>
        </w:rPr>
      </w:pPr>
    </w:p>
    <w:p w14:paraId="1FEE52D8" w14:textId="77777777" w:rsidR="006C4437" w:rsidRPr="00582653" w:rsidRDefault="006C4437" w:rsidP="006C443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4ECF5F3" w14:textId="77777777" w:rsidR="006C4437" w:rsidRDefault="006C4437" w:rsidP="006C44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1A417B5" w14:textId="77777777" w:rsidR="006C4437" w:rsidRPr="00992C7B" w:rsidRDefault="006C4437" w:rsidP="006C4437">
      <w:pPr>
        <w:pStyle w:val="BasicParagraph"/>
        <w:suppressAutoHyphens/>
        <w:spacing w:line="240" w:lineRule="auto"/>
        <w:ind w:left="1440"/>
        <w:rPr>
          <w:rFonts w:ascii="Times New Roman" w:hAnsi="Times New Roman" w:cs="Times New Roman"/>
          <w:color w:val="000000" w:themeColor="text1"/>
          <w:sz w:val="12"/>
          <w:szCs w:val="12"/>
        </w:rPr>
      </w:pPr>
    </w:p>
    <w:p w14:paraId="6F2E6FF0" w14:textId="77777777" w:rsidR="006C4437" w:rsidRDefault="006C4437" w:rsidP="006C44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3894DAF" w14:textId="77777777" w:rsidR="006C4437" w:rsidRPr="00B87FFB" w:rsidRDefault="006C4437" w:rsidP="006C4437">
      <w:pPr>
        <w:pStyle w:val="BasicParagraph"/>
        <w:suppressAutoHyphens/>
        <w:spacing w:line="240" w:lineRule="auto"/>
        <w:ind w:left="1440"/>
        <w:rPr>
          <w:rFonts w:ascii="Times New Roman" w:hAnsi="Times New Roman" w:cs="Times New Roman"/>
          <w:color w:val="000000" w:themeColor="text1"/>
          <w:sz w:val="10"/>
          <w:szCs w:val="10"/>
        </w:rPr>
      </w:pPr>
    </w:p>
    <w:p w14:paraId="25762A63" w14:textId="77777777" w:rsidR="006C4437" w:rsidRDefault="006C4437" w:rsidP="006C443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144DC73" w14:textId="77777777" w:rsidR="006C4437" w:rsidRPr="000B1EEC" w:rsidRDefault="006C4437" w:rsidP="006C4437">
      <w:pPr>
        <w:pStyle w:val="BasicParagraph"/>
        <w:suppressAutoHyphens/>
        <w:spacing w:line="240" w:lineRule="auto"/>
        <w:rPr>
          <w:rFonts w:ascii="Times New Roman" w:hAnsi="Times New Roman" w:cs="Times New Roman"/>
          <w:color w:val="000000" w:themeColor="text1"/>
          <w:sz w:val="10"/>
          <w:szCs w:val="10"/>
        </w:rPr>
      </w:pPr>
    </w:p>
    <w:p w14:paraId="09CA025F" w14:textId="77777777" w:rsidR="006C4437" w:rsidRDefault="006C4437" w:rsidP="006C443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D5E8A4A" w14:textId="77777777" w:rsidR="006C4437" w:rsidRDefault="006C4437">
      <w:pPr>
        <w:spacing w:before="0" w:after="160" w:line="259" w:lineRule="auto"/>
        <w:rPr>
          <w:b/>
          <w:bCs/>
          <w:i/>
          <w:iCs/>
        </w:rPr>
      </w:pPr>
      <w:bookmarkStart w:id="1" w:name="_GoBack"/>
      <w:bookmarkEnd w:id="0"/>
      <w:bookmarkEnd w:id="1"/>
      <w:r>
        <w:rPr>
          <w:b/>
          <w:bCs/>
          <w:i/>
          <w:iCs/>
        </w:rPr>
        <w:br w:type="page"/>
      </w:r>
    </w:p>
    <w:p w14:paraId="2D35801B" w14:textId="77777777" w:rsidR="00542FE8" w:rsidRDefault="00542FE8" w:rsidP="00542FE8">
      <w:pPr>
        <w:spacing w:before="0" w:after="160" w:line="259" w:lineRule="auto"/>
        <w:rPr>
          <w:b/>
          <w:bCs/>
          <w:i/>
          <w:iCs/>
        </w:rPr>
      </w:pPr>
    </w:p>
    <w:p w14:paraId="0401518E" w14:textId="493989A4" w:rsidR="005D396C" w:rsidRPr="00083FDB" w:rsidRDefault="00ED590A" w:rsidP="00083FDB">
      <w:pPr>
        <w:pStyle w:val="Heading1"/>
      </w:pPr>
      <w:r>
        <w:t xml:space="preserve">Item 5: </w:t>
      </w:r>
      <w:r w:rsidR="00C72A6C">
        <w:t xml:space="preserve">BSBPMG430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D332B3" w:rsidRPr="00017A75" w14:paraId="19901A1E" w14:textId="77777777" w:rsidTr="00952979">
        <w:tc>
          <w:tcPr>
            <w:tcW w:w="1696" w:type="dxa"/>
            <w:vMerge w:val="restart"/>
            <w:vAlign w:val="center"/>
          </w:tcPr>
          <w:p w14:paraId="430939F6" w14:textId="294A81AD" w:rsidR="00D332B3" w:rsidRPr="00017A75" w:rsidRDefault="00D332B3" w:rsidP="00B64058">
            <w:pPr>
              <w:pStyle w:val="Tabletext0"/>
            </w:pPr>
            <w:r w:rsidRPr="00410BEB">
              <w:t xml:space="preserve">1. </w:t>
            </w:r>
            <w:r w:rsidRPr="00D332B3">
              <w:t>Establish project parameters</w:t>
            </w:r>
          </w:p>
        </w:tc>
        <w:tc>
          <w:tcPr>
            <w:tcW w:w="6154" w:type="dxa"/>
            <w:vAlign w:val="center"/>
          </w:tcPr>
          <w:p w14:paraId="5401786B" w14:textId="1E6F20E5" w:rsidR="00D332B3" w:rsidRPr="00017A75" w:rsidRDefault="00D332B3" w:rsidP="00B64058">
            <w:pPr>
              <w:pStyle w:val="Tabletext0"/>
            </w:pPr>
            <w:r w:rsidRPr="0054411C">
              <w:t xml:space="preserve">1.1 </w:t>
            </w:r>
            <w:r w:rsidRPr="00D332B3">
              <w:t>Identify project scope</w:t>
            </w:r>
          </w:p>
        </w:tc>
        <w:tc>
          <w:tcPr>
            <w:tcW w:w="2635" w:type="dxa"/>
          </w:tcPr>
          <w:p w14:paraId="577589D8" w14:textId="78DAA535" w:rsidR="00D332B3" w:rsidRPr="00017A75" w:rsidRDefault="00D332B3" w:rsidP="00B64058">
            <w:pPr>
              <w:pStyle w:val="Tabletext0"/>
            </w:pPr>
          </w:p>
        </w:tc>
        <w:tc>
          <w:tcPr>
            <w:tcW w:w="1984" w:type="dxa"/>
          </w:tcPr>
          <w:p w14:paraId="53360FAA" w14:textId="221D9B14" w:rsidR="00D332B3" w:rsidRPr="00017A75" w:rsidRDefault="00952979" w:rsidP="00B64058">
            <w:pPr>
              <w:pStyle w:val="Tabletext0"/>
            </w:pPr>
            <w:r>
              <w:t>MPower108 Project scope template</w:t>
            </w:r>
          </w:p>
        </w:tc>
        <w:tc>
          <w:tcPr>
            <w:tcW w:w="1926" w:type="dxa"/>
            <w:shd w:val="clear" w:color="auto" w:fill="F3F9E6"/>
          </w:tcPr>
          <w:p w14:paraId="5C03D1AF" w14:textId="47E23BA3" w:rsidR="00D332B3" w:rsidRPr="00017A75" w:rsidRDefault="00D332B3" w:rsidP="00B64058">
            <w:pPr>
              <w:pStyle w:val="Tabletext0"/>
            </w:pPr>
          </w:p>
        </w:tc>
      </w:tr>
      <w:tr w:rsidR="00D332B3" w:rsidRPr="00017A75" w14:paraId="4318A794" w14:textId="77777777" w:rsidTr="00952979">
        <w:tc>
          <w:tcPr>
            <w:tcW w:w="1696" w:type="dxa"/>
            <w:vMerge/>
            <w:vAlign w:val="center"/>
          </w:tcPr>
          <w:p w14:paraId="4846A7D2" w14:textId="77777777" w:rsidR="00D332B3" w:rsidRPr="00017A75" w:rsidRDefault="00D332B3" w:rsidP="00B64058">
            <w:pPr>
              <w:pStyle w:val="Tabletext0"/>
            </w:pPr>
          </w:p>
        </w:tc>
        <w:tc>
          <w:tcPr>
            <w:tcW w:w="6154" w:type="dxa"/>
            <w:vAlign w:val="center"/>
          </w:tcPr>
          <w:p w14:paraId="59A10299" w14:textId="14BD0BD2" w:rsidR="00D332B3" w:rsidRPr="00017A75" w:rsidRDefault="00D332B3" w:rsidP="00B64058">
            <w:pPr>
              <w:pStyle w:val="Tabletext0"/>
            </w:pPr>
            <w:r w:rsidRPr="0054411C">
              <w:t xml:space="preserve">1.2 </w:t>
            </w:r>
            <w:r w:rsidRPr="00D332B3">
              <w:t>Define project stakeholders</w:t>
            </w:r>
          </w:p>
        </w:tc>
        <w:tc>
          <w:tcPr>
            <w:tcW w:w="2635" w:type="dxa"/>
          </w:tcPr>
          <w:p w14:paraId="10ED8339" w14:textId="77777777" w:rsidR="00D332B3" w:rsidRPr="00017A75" w:rsidRDefault="00D332B3" w:rsidP="00B64058">
            <w:pPr>
              <w:pStyle w:val="Tabletext0"/>
            </w:pPr>
          </w:p>
        </w:tc>
        <w:tc>
          <w:tcPr>
            <w:tcW w:w="1984" w:type="dxa"/>
          </w:tcPr>
          <w:p w14:paraId="02CFDACE" w14:textId="77159A85" w:rsidR="00D332B3" w:rsidRPr="00017A75" w:rsidRDefault="00952979" w:rsidP="00B64058">
            <w:pPr>
              <w:pStyle w:val="Tabletext0"/>
            </w:pPr>
            <w:r>
              <w:t xml:space="preserve">MPower108 Project stakeholder </w:t>
            </w:r>
            <w:r w:rsidR="00C109F3">
              <w:t>register</w:t>
            </w:r>
          </w:p>
        </w:tc>
        <w:tc>
          <w:tcPr>
            <w:tcW w:w="1926" w:type="dxa"/>
            <w:shd w:val="clear" w:color="auto" w:fill="F3F9E6"/>
          </w:tcPr>
          <w:p w14:paraId="7B09D40B" w14:textId="7700D3EB" w:rsidR="00D332B3" w:rsidRPr="00017A75" w:rsidRDefault="00D332B3" w:rsidP="00B64058">
            <w:pPr>
              <w:pStyle w:val="Tabletext0"/>
            </w:pPr>
          </w:p>
        </w:tc>
      </w:tr>
      <w:tr w:rsidR="00D332B3" w:rsidRPr="00017A75" w14:paraId="1B365102" w14:textId="77777777" w:rsidTr="00952979">
        <w:tc>
          <w:tcPr>
            <w:tcW w:w="1696" w:type="dxa"/>
            <w:vMerge/>
            <w:vAlign w:val="center"/>
          </w:tcPr>
          <w:p w14:paraId="23E1B3CE" w14:textId="77777777" w:rsidR="00D332B3" w:rsidRPr="00017A75" w:rsidRDefault="00D332B3" w:rsidP="00B64058">
            <w:pPr>
              <w:pStyle w:val="Tabletext0"/>
            </w:pPr>
          </w:p>
        </w:tc>
        <w:tc>
          <w:tcPr>
            <w:tcW w:w="6154" w:type="dxa"/>
          </w:tcPr>
          <w:p w14:paraId="24BBB3EA" w14:textId="487822C0" w:rsidR="00D332B3" w:rsidRPr="00017A75" w:rsidRDefault="00D332B3" w:rsidP="00B64058">
            <w:pPr>
              <w:pStyle w:val="Tabletext0"/>
            </w:pPr>
            <w:r w:rsidRPr="0054411C">
              <w:t xml:space="preserve">1.3 </w:t>
            </w:r>
            <w:r w:rsidRPr="00D332B3">
              <w:t>Seek clarification from delegating authority of issues related to project and project parameters</w:t>
            </w:r>
          </w:p>
        </w:tc>
        <w:tc>
          <w:tcPr>
            <w:tcW w:w="2635" w:type="dxa"/>
          </w:tcPr>
          <w:p w14:paraId="4FF1D5D3" w14:textId="65C0BA0E" w:rsidR="00D332B3" w:rsidRPr="00017A75" w:rsidRDefault="00952979" w:rsidP="00B64058">
            <w:pPr>
              <w:pStyle w:val="Tabletext0"/>
            </w:pPr>
            <w:r>
              <w:t>MPower108 Delegations and authority policy and procedures</w:t>
            </w:r>
          </w:p>
        </w:tc>
        <w:tc>
          <w:tcPr>
            <w:tcW w:w="1984" w:type="dxa"/>
          </w:tcPr>
          <w:p w14:paraId="0BA4D3E0" w14:textId="77777777" w:rsidR="00D332B3" w:rsidRPr="00017A75" w:rsidRDefault="00D332B3" w:rsidP="00B64058">
            <w:pPr>
              <w:pStyle w:val="Tabletext0"/>
            </w:pPr>
          </w:p>
        </w:tc>
        <w:tc>
          <w:tcPr>
            <w:tcW w:w="1926" w:type="dxa"/>
            <w:shd w:val="clear" w:color="auto" w:fill="F3F9E6"/>
          </w:tcPr>
          <w:p w14:paraId="4D60F225" w14:textId="77777777" w:rsidR="00D332B3" w:rsidRPr="00017A75" w:rsidRDefault="00D332B3" w:rsidP="00B64058">
            <w:pPr>
              <w:pStyle w:val="Tabletext0"/>
            </w:pPr>
          </w:p>
        </w:tc>
      </w:tr>
      <w:tr w:rsidR="00D332B3" w:rsidRPr="00017A75" w14:paraId="13D089D5" w14:textId="77777777" w:rsidTr="00952979">
        <w:tc>
          <w:tcPr>
            <w:tcW w:w="1696" w:type="dxa"/>
            <w:vMerge/>
            <w:vAlign w:val="center"/>
          </w:tcPr>
          <w:p w14:paraId="0DCE6BDB" w14:textId="77777777" w:rsidR="00D332B3" w:rsidRPr="00017A75" w:rsidRDefault="00D332B3" w:rsidP="00B64058">
            <w:pPr>
              <w:pStyle w:val="Tabletext0"/>
            </w:pPr>
          </w:p>
        </w:tc>
        <w:tc>
          <w:tcPr>
            <w:tcW w:w="6154" w:type="dxa"/>
          </w:tcPr>
          <w:p w14:paraId="430C77E4" w14:textId="1A8A3124" w:rsidR="00D332B3" w:rsidRPr="00017A75" w:rsidRDefault="00D332B3" w:rsidP="00B64058">
            <w:pPr>
              <w:pStyle w:val="Tabletext0"/>
            </w:pPr>
            <w:r w:rsidRPr="0054411C">
              <w:t xml:space="preserve">1.4 </w:t>
            </w:r>
            <w:r w:rsidRPr="00D332B3">
              <w:t>Identify responsibilities of relevant stakeholders and reporting requirements</w:t>
            </w:r>
          </w:p>
        </w:tc>
        <w:tc>
          <w:tcPr>
            <w:tcW w:w="2635" w:type="dxa"/>
          </w:tcPr>
          <w:p w14:paraId="50603CAB" w14:textId="77777777" w:rsidR="00D332B3" w:rsidRPr="00017A75" w:rsidRDefault="00D332B3" w:rsidP="00B64058">
            <w:pPr>
              <w:pStyle w:val="Tabletext0"/>
            </w:pPr>
          </w:p>
        </w:tc>
        <w:tc>
          <w:tcPr>
            <w:tcW w:w="1984" w:type="dxa"/>
          </w:tcPr>
          <w:p w14:paraId="170459F8" w14:textId="5F33AB37" w:rsidR="00D332B3" w:rsidRPr="00017A75" w:rsidRDefault="00952979" w:rsidP="00B64058">
            <w:pPr>
              <w:pStyle w:val="Tabletext0"/>
            </w:pPr>
            <w:r>
              <w:t xml:space="preserve">MPower108 Project stakeholder </w:t>
            </w:r>
            <w:r w:rsidR="00C109F3">
              <w:t>register</w:t>
            </w:r>
          </w:p>
        </w:tc>
        <w:tc>
          <w:tcPr>
            <w:tcW w:w="1926" w:type="dxa"/>
            <w:shd w:val="clear" w:color="auto" w:fill="F3F9E6"/>
          </w:tcPr>
          <w:p w14:paraId="1CFC3D83" w14:textId="77777777" w:rsidR="00D332B3" w:rsidRPr="00017A75" w:rsidRDefault="00D332B3" w:rsidP="00B64058">
            <w:pPr>
              <w:pStyle w:val="Tabletext0"/>
            </w:pPr>
          </w:p>
        </w:tc>
      </w:tr>
      <w:tr w:rsidR="00D332B3" w:rsidRPr="00017A75" w14:paraId="082C0029" w14:textId="77777777" w:rsidTr="00952979">
        <w:tc>
          <w:tcPr>
            <w:tcW w:w="1696" w:type="dxa"/>
            <w:vMerge/>
            <w:vAlign w:val="center"/>
          </w:tcPr>
          <w:p w14:paraId="42446F8B" w14:textId="77777777" w:rsidR="00D332B3" w:rsidRPr="00017A75" w:rsidRDefault="00D332B3" w:rsidP="00B64058">
            <w:pPr>
              <w:pStyle w:val="Tabletext0"/>
            </w:pPr>
          </w:p>
        </w:tc>
        <w:tc>
          <w:tcPr>
            <w:tcW w:w="6154" w:type="dxa"/>
          </w:tcPr>
          <w:p w14:paraId="5678060E" w14:textId="35CD8678" w:rsidR="00D332B3" w:rsidRPr="00017A75" w:rsidRDefault="00D332B3" w:rsidP="00B64058">
            <w:pPr>
              <w:pStyle w:val="Tabletext0"/>
            </w:pPr>
            <w:r w:rsidRPr="0054411C">
              <w:t xml:space="preserve">1.5 </w:t>
            </w:r>
            <w:r w:rsidRPr="00D332B3">
              <w:t>Clarify relationship of project to other projects and to the objectives of the organisation</w:t>
            </w:r>
          </w:p>
        </w:tc>
        <w:tc>
          <w:tcPr>
            <w:tcW w:w="2635" w:type="dxa"/>
          </w:tcPr>
          <w:p w14:paraId="558D29C4" w14:textId="77777777" w:rsidR="00D332B3" w:rsidRPr="00017A75" w:rsidRDefault="00D332B3" w:rsidP="00B64058">
            <w:pPr>
              <w:pStyle w:val="Tabletext0"/>
            </w:pPr>
          </w:p>
        </w:tc>
        <w:tc>
          <w:tcPr>
            <w:tcW w:w="1984" w:type="dxa"/>
          </w:tcPr>
          <w:p w14:paraId="23882683" w14:textId="77777777" w:rsidR="00D332B3" w:rsidRPr="00017A75" w:rsidRDefault="00D332B3" w:rsidP="00B64058">
            <w:pPr>
              <w:pStyle w:val="Tabletext0"/>
            </w:pPr>
          </w:p>
        </w:tc>
        <w:tc>
          <w:tcPr>
            <w:tcW w:w="1926" w:type="dxa"/>
            <w:shd w:val="clear" w:color="auto" w:fill="F3F9E6"/>
          </w:tcPr>
          <w:p w14:paraId="393A2F0E" w14:textId="77777777" w:rsidR="00D332B3" w:rsidRPr="00017A75" w:rsidRDefault="00D332B3" w:rsidP="00B64058">
            <w:pPr>
              <w:pStyle w:val="Tabletext0"/>
            </w:pPr>
          </w:p>
        </w:tc>
      </w:tr>
      <w:tr w:rsidR="00D332B3" w:rsidRPr="00017A75" w14:paraId="486E4E64" w14:textId="77777777" w:rsidTr="00952979">
        <w:tc>
          <w:tcPr>
            <w:tcW w:w="1696" w:type="dxa"/>
            <w:vMerge/>
            <w:vAlign w:val="center"/>
          </w:tcPr>
          <w:p w14:paraId="79324570" w14:textId="77777777" w:rsidR="00D332B3" w:rsidRPr="00017A75" w:rsidRDefault="00D332B3" w:rsidP="00B64058">
            <w:pPr>
              <w:pStyle w:val="Tabletext0"/>
            </w:pPr>
          </w:p>
        </w:tc>
        <w:tc>
          <w:tcPr>
            <w:tcW w:w="6154" w:type="dxa"/>
          </w:tcPr>
          <w:p w14:paraId="189EC5E3" w14:textId="7AE80B96" w:rsidR="00D332B3" w:rsidRPr="0054411C" w:rsidRDefault="00D332B3" w:rsidP="00B64058">
            <w:pPr>
              <w:pStyle w:val="Tabletext0"/>
            </w:pPr>
            <w:r>
              <w:t xml:space="preserve">1.6 </w:t>
            </w:r>
            <w:r w:rsidRPr="00D332B3">
              <w:t>Identify availability and access of resources for undertaking the project</w:t>
            </w:r>
          </w:p>
        </w:tc>
        <w:tc>
          <w:tcPr>
            <w:tcW w:w="2635" w:type="dxa"/>
          </w:tcPr>
          <w:p w14:paraId="1E1A5408" w14:textId="19577D1D" w:rsidR="00D332B3" w:rsidRPr="00017A75" w:rsidRDefault="00C109F3" w:rsidP="00B64058">
            <w:pPr>
              <w:pStyle w:val="Tabletext0"/>
            </w:pPr>
            <w:r>
              <w:t>MPower108 Procurement policy and procedures</w:t>
            </w:r>
          </w:p>
        </w:tc>
        <w:tc>
          <w:tcPr>
            <w:tcW w:w="1984" w:type="dxa"/>
          </w:tcPr>
          <w:p w14:paraId="73168414" w14:textId="77777777" w:rsidR="00D332B3" w:rsidRPr="00017A75" w:rsidRDefault="00D332B3" w:rsidP="00B64058">
            <w:pPr>
              <w:pStyle w:val="Tabletext0"/>
            </w:pPr>
          </w:p>
        </w:tc>
        <w:tc>
          <w:tcPr>
            <w:tcW w:w="1926" w:type="dxa"/>
            <w:shd w:val="clear" w:color="auto" w:fill="F3F9E6"/>
          </w:tcPr>
          <w:p w14:paraId="41D5F6EA" w14:textId="77777777" w:rsidR="00D332B3" w:rsidRPr="00017A75" w:rsidRDefault="00D332B3" w:rsidP="00B64058">
            <w:pPr>
              <w:pStyle w:val="Tabletext0"/>
            </w:pPr>
          </w:p>
        </w:tc>
      </w:tr>
      <w:tr w:rsidR="00D332B3" w:rsidRPr="00017A75" w14:paraId="27D36093" w14:textId="77777777" w:rsidTr="00952979">
        <w:tc>
          <w:tcPr>
            <w:tcW w:w="1696" w:type="dxa"/>
            <w:vMerge w:val="restart"/>
            <w:vAlign w:val="center"/>
          </w:tcPr>
          <w:p w14:paraId="1B0ED0BB" w14:textId="15C48BF6" w:rsidR="00D332B3" w:rsidRPr="00017A75" w:rsidRDefault="00D332B3" w:rsidP="00CA1BB9">
            <w:pPr>
              <w:pStyle w:val="Tabletext0"/>
            </w:pPr>
            <w:r w:rsidRPr="00B50E18">
              <w:t xml:space="preserve">2. Develop </w:t>
            </w:r>
            <w:r>
              <w:t>project plan</w:t>
            </w:r>
          </w:p>
        </w:tc>
        <w:tc>
          <w:tcPr>
            <w:tcW w:w="6154" w:type="dxa"/>
          </w:tcPr>
          <w:p w14:paraId="226A5360" w14:textId="0FBB6A04" w:rsidR="00D332B3" w:rsidRPr="00017A75" w:rsidRDefault="00D332B3" w:rsidP="00CA1BB9">
            <w:pPr>
              <w:pStyle w:val="Tabletext0"/>
            </w:pPr>
            <w:r w:rsidRPr="0054411C">
              <w:t xml:space="preserve">2.1 </w:t>
            </w:r>
            <w:r w:rsidRPr="00D332B3">
              <w:t>Identify risks and develop a risk management plan for project, including Work Health and Safety (WHS)</w:t>
            </w:r>
          </w:p>
        </w:tc>
        <w:tc>
          <w:tcPr>
            <w:tcW w:w="2635" w:type="dxa"/>
          </w:tcPr>
          <w:p w14:paraId="640D619D" w14:textId="77777777" w:rsidR="00D332B3" w:rsidRPr="00017A75" w:rsidRDefault="00D332B3" w:rsidP="00CA1BB9">
            <w:pPr>
              <w:pStyle w:val="Tabletext0"/>
            </w:pPr>
          </w:p>
        </w:tc>
        <w:tc>
          <w:tcPr>
            <w:tcW w:w="1984" w:type="dxa"/>
          </w:tcPr>
          <w:p w14:paraId="4853FF49" w14:textId="77777777" w:rsidR="00D332B3" w:rsidRDefault="00952979" w:rsidP="00CA1BB9">
            <w:pPr>
              <w:pStyle w:val="Tabletext0"/>
            </w:pPr>
            <w:r>
              <w:t>MPower108 Risk register template</w:t>
            </w:r>
          </w:p>
          <w:p w14:paraId="7037AAF1" w14:textId="77777777" w:rsidR="00952979" w:rsidRDefault="00952979" w:rsidP="00CA1BB9">
            <w:pPr>
              <w:pStyle w:val="Tabletext0"/>
            </w:pPr>
            <w:r>
              <w:lastRenderedPageBreak/>
              <w:t>MPower108 Risk management plan template</w:t>
            </w:r>
          </w:p>
          <w:p w14:paraId="7E4828F4" w14:textId="77777777" w:rsidR="00F23F90" w:rsidRDefault="00F23F90" w:rsidP="00CA1BB9">
            <w:pPr>
              <w:pStyle w:val="Tabletext0"/>
            </w:pPr>
            <w:r>
              <w:t>MPower108 Risk assessment template</w:t>
            </w:r>
          </w:p>
          <w:p w14:paraId="7066B8C5" w14:textId="17F28865" w:rsidR="00F23F90" w:rsidRPr="00017A75" w:rsidRDefault="00F23F90" w:rsidP="00CA1BB9">
            <w:pPr>
              <w:pStyle w:val="Tabletext0"/>
            </w:pPr>
            <w:r>
              <w:t>MPower108 Risk action plan template</w:t>
            </w:r>
          </w:p>
        </w:tc>
        <w:tc>
          <w:tcPr>
            <w:tcW w:w="1926" w:type="dxa"/>
            <w:shd w:val="clear" w:color="auto" w:fill="F3F9E6"/>
          </w:tcPr>
          <w:p w14:paraId="2FCB5D9F" w14:textId="75CECD56" w:rsidR="00D332B3" w:rsidRPr="00017A75" w:rsidRDefault="00D332B3" w:rsidP="00CA1BB9">
            <w:pPr>
              <w:pStyle w:val="Tabletext0"/>
            </w:pPr>
          </w:p>
        </w:tc>
      </w:tr>
      <w:tr w:rsidR="00D332B3" w:rsidRPr="00017A75" w14:paraId="5F506B94" w14:textId="77777777" w:rsidTr="00952979">
        <w:tc>
          <w:tcPr>
            <w:tcW w:w="1696" w:type="dxa"/>
            <w:vMerge/>
            <w:vAlign w:val="center"/>
          </w:tcPr>
          <w:p w14:paraId="732CA9A3" w14:textId="77777777" w:rsidR="00D332B3" w:rsidRPr="00017A75" w:rsidRDefault="00D332B3" w:rsidP="00ED5F55">
            <w:pPr>
              <w:pStyle w:val="Tabletext0"/>
            </w:pPr>
          </w:p>
        </w:tc>
        <w:tc>
          <w:tcPr>
            <w:tcW w:w="6154" w:type="dxa"/>
          </w:tcPr>
          <w:p w14:paraId="1374C1F0" w14:textId="11F32BFB" w:rsidR="00D332B3" w:rsidRPr="00017A75" w:rsidRDefault="00D332B3" w:rsidP="00ED5F55">
            <w:pPr>
              <w:pStyle w:val="Tabletext0"/>
            </w:pPr>
            <w:r w:rsidRPr="0054411C">
              <w:t>2.2 Develop</w:t>
            </w:r>
            <w:r>
              <w:t xml:space="preserve"> </w:t>
            </w:r>
            <w:r w:rsidRPr="00D332B3">
              <w:t>project budget and timeframe and seek approval from relevant stakeholders</w:t>
            </w:r>
          </w:p>
        </w:tc>
        <w:tc>
          <w:tcPr>
            <w:tcW w:w="2635" w:type="dxa"/>
          </w:tcPr>
          <w:p w14:paraId="0140C113" w14:textId="77777777" w:rsidR="00D332B3" w:rsidRPr="00017A75" w:rsidRDefault="00D332B3" w:rsidP="00ED5F55">
            <w:pPr>
              <w:pStyle w:val="Tabletext0"/>
            </w:pPr>
          </w:p>
        </w:tc>
        <w:tc>
          <w:tcPr>
            <w:tcW w:w="1984" w:type="dxa"/>
          </w:tcPr>
          <w:p w14:paraId="2C3BA1D0" w14:textId="77777777" w:rsidR="00D332B3" w:rsidRPr="00017A75" w:rsidRDefault="00D332B3" w:rsidP="00ED5F55">
            <w:pPr>
              <w:pStyle w:val="Tabletext0"/>
            </w:pPr>
          </w:p>
        </w:tc>
        <w:tc>
          <w:tcPr>
            <w:tcW w:w="1926" w:type="dxa"/>
            <w:shd w:val="clear" w:color="auto" w:fill="F3F9E6"/>
          </w:tcPr>
          <w:p w14:paraId="06BB6CFA" w14:textId="19A85CE6" w:rsidR="00D332B3" w:rsidRPr="00017A75" w:rsidRDefault="00D332B3" w:rsidP="00ED5F55">
            <w:pPr>
              <w:pStyle w:val="Tabletext0"/>
            </w:pPr>
          </w:p>
        </w:tc>
      </w:tr>
      <w:tr w:rsidR="00D332B3" w:rsidRPr="00017A75" w14:paraId="6BCE1C3D" w14:textId="77777777" w:rsidTr="00952979">
        <w:tc>
          <w:tcPr>
            <w:tcW w:w="1696" w:type="dxa"/>
            <w:vMerge/>
            <w:vAlign w:val="center"/>
          </w:tcPr>
          <w:p w14:paraId="2B3BEA2A" w14:textId="77777777" w:rsidR="00D332B3" w:rsidRPr="00017A75" w:rsidRDefault="00D332B3" w:rsidP="00ED5F55">
            <w:pPr>
              <w:pStyle w:val="Tabletext0"/>
            </w:pPr>
          </w:p>
        </w:tc>
        <w:tc>
          <w:tcPr>
            <w:tcW w:w="6154" w:type="dxa"/>
          </w:tcPr>
          <w:p w14:paraId="349323E0" w14:textId="02C4EE06" w:rsidR="00D332B3" w:rsidRPr="00017A75" w:rsidRDefault="00D332B3" w:rsidP="00ED5F55">
            <w:pPr>
              <w:pStyle w:val="Tabletext0"/>
            </w:pPr>
            <w:r w:rsidRPr="0054411C">
              <w:t xml:space="preserve">2.3 </w:t>
            </w:r>
            <w:r w:rsidRPr="00D332B3">
              <w:t>Consult team members and apply their views in planning the project</w:t>
            </w:r>
          </w:p>
        </w:tc>
        <w:tc>
          <w:tcPr>
            <w:tcW w:w="2635" w:type="dxa"/>
          </w:tcPr>
          <w:p w14:paraId="0BD42152" w14:textId="5F98B704" w:rsidR="00D332B3" w:rsidRPr="00017A75" w:rsidRDefault="00952979" w:rsidP="00ED5F55">
            <w:pPr>
              <w:pStyle w:val="Tabletext0"/>
            </w:pPr>
            <w:r>
              <w:t>MPower108 Communications policy and procedures</w:t>
            </w:r>
          </w:p>
        </w:tc>
        <w:tc>
          <w:tcPr>
            <w:tcW w:w="1984" w:type="dxa"/>
          </w:tcPr>
          <w:p w14:paraId="640EEB34" w14:textId="77777777" w:rsidR="00D332B3" w:rsidRPr="00017A75" w:rsidRDefault="00D332B3" w:rsidP="00ED5F55">
            <w:pPr>
              <w:pStyle w:val="Tabletext0"/>
            </w:pPr>
          </w:p>
        </w:tc>
        <w:tc>
          <w:tcPr>
            <w:tcW w:w="1926" w:type="dxa"/>
            <w:shd w:val="clear" w:color="auto" w:fill="F3F9E6"/>
          </w:tcPr>
          <w:p w14:paraId="2B620E5F" w14:textId="6B009262" w:rsidR="00D332B3" w:rsidRPr="00017A75" w:rsidRDefault="00D332B3" w:rsidP="00ED5F55">
            <w:pPr>
              <w:pStyle w:val="Tabletext0"/>
            </w:pPr>
          </w:p>
        </w:tc>
      </w:tr>
      <w:tr w:rsidR="00D332B3" w:rsidRPr="00017A75" w14:paraId="7E80C6F9" w14:textId="77777777" w:rsidTr="00ED5F55">
        <w:tc>
          <w:tcPr>
            <w:tcW w:w="1696" w:type="dxa"/>
            <w:vMerge/>
            <w:vAlign w:val="center"/>
          </w:tcPr>
          <w:p w14:paraId="5D1E462C" w14:textId="77777777" w:rsidR="00D332B3" w:rsidRPr="00017A75" w:rsidRDefault="00D332B3" w:rsidP="00ED5F55">
            <w:pPr>
              <w:pStyle w:val="Tabletext0"/>
            </w:pPr>
          </w:p>
        </w:tc>
        <w:tc>
          <w:tcPr>
            <w:tcW w:w="6154" w:type="dxa"/>
          </w:tcPr>
          <w:p w14:paraId="6D76E31E" w14:textId="2DF552D9" w:rsidR="00D332B3" w:rsidRPr="00017A75" w:rsidRDefault="00D332B3" w:rsidP="00ED5F55">
            <w:pPr>
              <w:pStyle w:val="Tabletext0"/>
            </w:pPr>
            <w:r w:rsidRPr="0054411C">
              <w:t xml:space="preserve">2.4 </w:t>
            </w:r>
            <w:r w:rsidRPr="00D332B3">
              <w:t>Identify and access appropriate project management tools</w:t>
            </w:r>
          </w:p>
        </w:tc>
        <w:tc>
          <w:tcPr>
            <w:tcW w:w="2635" w:type="dxa"/>
          </w:tcPr>
          <w:p w14:paraId="04F3EDA3" w14:textId="77777777" w:rsidR="00D332B3" w:rsidRPr="00017A75" w:rsidRDefault="00D332B3" w:rsidP="00ED5F55">
            <w:pPr>
              <w:pStyle w:val="Tabletext0"/>
            </w:pPr>
          </w:p>
        </w:tc>
        <w:tc>
          <w:tcPr>
            <w:tcW w:w="1984" w:type="dxa"/>
          </w:tcPr>
          <w:p w14:paraId="1CF043E2" w14:textId="77777777" w:rsidR="00D332B3" w:rsidRPr="00017A75" w:rsidRDefault="00D332B3" w:rsidP="00ED5F55">
            <w:pPr>
              <w:pStyle w:val="Tabletext0"/>
            </w:pPr>
          </w:p>
        </w:tc>
        <w:tc>
          <w:tcPr>
            <w:tcW w:w="1926" w:type="dxa"/>
          </w:tcPr>
          <w:p w14:paraId="4868FB62" w14:textId="0FFCA799" w:rsidR="00D332B3" w:rsidRPr="00017A75" w:rsidRDefault="00D332B3" w:rsidP="00ED5F55">
            <w:pPr>
              <w:pStyle w:val="Tabletext0"/>
            </w:pPr>
          </w:p>
        </w:tc>
      </w:tr>
      <w:tr w:rsidR="00D332B3" w:rsidRPr="00017A75" w14:paraId="40AF793F" w14:textId="77777777" w:rsidTr="006E0AA0">
        <w:tc>
          <w:tcPr>
            <w:tcW w:w="1696" w:type="dxa"/>
            <w:vMerge/>
            <w:vAlign w:val="center"/>
          </w:tcPr>
          <w:p w14:paraId="2D5E3FA3" w14:textId="77777777" w:rsidR="00D332B3" w:rsidRPr="00017A75" w:rsidRDefault="00D332B3" w:rsidP="00ED5F55">
            <w:pPr>
              <w:pStyle w:val="Tabletext0"/>
            </w:pPr>
          </w:p>
        </w:tc>
        <w:tc>
          <w:tcPr>
            <w:tcW w:w="6154" w:type="dxa"/>
          </w:tcPr>
          <w:p w14:paraId="13BC0963" w14:textId="7BE03D88" w:rsidR="00D332B3" w:rsidRPr="00017A75" w:rsidRDefault="00D332B3" w:rsidP="00ED5F55">
            <w:pPr>
              <w:pStyle w:val="Tabletext0"/>
            </w:pPr>
            <w:r w:rsidRPr="0054411C">
              <w:t xml:space="preserve">2.5 </w:t>
            </w:r>
            <w:r w:rsidRPr="00D332B3">
              <w:t>Develop project plan according to project parameters and deliverables</w:t>
            </w:r>
          </w:p>
        </w:tc>
        <w:tc>
          <w:tcPr>
            <w:tcW w:w="2635" w:type="dxa"/>
          </w:tcPr>
          <w:p w14:paraId="2FC0E525" w14:textId="77777777" w:rsidR="00D332B3" w:rsidRPr="00017A75" w:rsidRDefault="00D332B3" w:rsidP="00ED5F55">
            <w:pPr>
              <w:pStyle w:val="Tabletext0"/>
            </w:pPr>
          </w:p>
        </w:tc>
        <w:tc>
          <w:tcPr>
            <w:tcW w:w="1984" w:type="dxa"/>
          </w:tcPr>
          <w:p w14:paraId="16238F8A" w14:textId="7DACC05B" w:rsidR="00D332B3" w:rsidRPr="00017A75" w:rsidRDefault="00005153" w:rsidP="00ED5F55">
            <w:pPr>
              <w:pStyle w:val="Tabletext0"/>
            </w:pPr>
            <w:r>
              <w:t>MPower108 Project action plan template</w:t>
            </w:r>
          </w:p>
        </w:tc>
        <w:tc>
          <w:tcPr>
            <w:tcW w:w="1926" w:type="dxa"/>
            <w:shd w:val="clear" w:color="auto" w:fill="F3F9E6"/>
          </w:tcPr>
          <w:p w14:paraId="6D466577" w14:textId="77777777" w:rsidR="00D332B3" w:rsidRPr="00017A75" w:rsidRDefault="00D332B3" w:rsidP="00ED5F55">
            <w:pPr>
              <w:pStyle w:val="Tabletext0"/>
            </w:pPr>
          </w:p>
        </w:tc>
      </w:tr>
      <w:tr w:rsidR="00D332B3" w:rsidRPr="00017A75" w14:paraId="3BFB99F1" w14:textId="77777777" w:rsidTr="006E0AA0">
        <w:tc>
          <w:tcPr>
            <w:tcW w:w="1696" w:type="dxa"/>
            <w:vMerge/>
            <w:vAlign w:val="center"/>
          </w:tcPr>
          <w:p w14:paraId="153623B0" w14:textId="77777777" w:rsidR="00D332B3" w:rsidRPr="00017A75" w:rsidRDefault="00D332B3" w:rsidP="00ED5F55">
            <w:pPr>
              <w:pStyle w:val="Tabletext0"/>
            </w:pPr>
          </w:p>
        </w:tc>
        <w:tc>
          <w:tcPr>
            <w:tcW w:w="6154" w:type="dxa"/>
          </w:tcPr>
          <w:p w14:paraId="5903C76A" w14:textId="63DD0FFF" w:rsidR="00D332B3" w:rsidRPr="0054411C" w:rsidRDefault="00D332B3" w:rsidP="00ED5F55">
            <w:pPr>
              <w:pStyle w:val="Tabletext0"/>
            </w:pPr>
            <w:r>
              <w:t xml:space="preserve">2.6 </w:t>
            </w:r>
            <w:r w:rsidRPr="00D332B3">
              <w:t>Finalise project plan and gain necessary approvals to commence project according to documented plan</w:t>
            </w:r>
          </w:p>
        </w:tc>
        <w:tc>
          <w:tcPr>
            <w:tcW w:w="2635" w:type="dxa"/>
          </w:tcPr>
          <w:p w14:paraId="01061B5B" w14:textId="1B5CF3C6" w:rsidR="00D332B3" w:rsidRPr="00017A75" w:rsidRDefault="00952979" w:rsidP="00ED5F55">
            <w:pPr>
              <w:pStyle w:val="Tabletext0"/>
            </w:pPr>
            <w:r>
              <w:t xml:space="preserve">MPower108 Delegations and </w:t>
            </w:r>
            <w:proofErr w:type="gramStart"/>
            <w:r>
              <w:t>authorit</w:t>
            </w:r>
            <w:r w:rsidR="00545F8B">
              <w:t>ies</w:t>
            </w:r>
            <w:proofErr w:type="gramEnd"/>
            <w:r>
              <w:t xml:space="preserve"> policy and procedures</w:t>
            </w:r>
          </w:p>
        </w:tc>
        <w:tc>
          <w:tcPr>
            <w:tcW w:w="1984" w:type="dxa"/>
          </w:tcPr>
          <w:p w14:paraId="62543079" w14:textId="77777777" w:rsidR="00D332B3" w:rsidRPr="00017A75" w:rsidRDefault="00D332B3" w:rsidP="00ED5F55">
            <w:pPr>
              <w:pStyle w:val="Tabletext0"/>
            </w:pPr>
          </w:p>
        </w:tc>
        <w:tc>
          <w:tcPr>
            <w:tcW w:w="1926" w:type="dxa"/>
            <w:shd w:val="clear" w:color="auto" w:fill="F3F9E6"/>
          </w:tcPr>
          <w:p w14:paraId="52D4778F" w14:textId="77777777" w:rsidR="00D332B3" w:rsidRPr="00017A75" w:rsidRDefault="00D332B3" w:rsidP="00ED5F55">
            <w:pPr>
              <w:pStyle w:val="Tabletext0"/>
            </w:pPr>
          </w:p>
        </w:tc>
      </w:tr>
      <w:tr w:rsidR="00D332B3" w:rsidRPr="00017A75" w14:paraId="4BC9011B" w14:textId="77777777" w:rsidTr="006E0AA0">
        <w:tc>
          <w:tcPr>
            <w:tcW w:w="1696" w:type="dxa"/>
            <w:vMerge w:val="restart"/>
            <w:vAlign w:val="center"/>
          </w:tcPr>
          <w:p w14:paraId="31A33325" w14:textId="1908F09A" w:rsidR="00D332B3" w:rsidRPr="00017A75" w:rsidRDefault="00D332B3" w:rsidP="00ED5F55">
            <w:pPr>
              <w:pStyle w:val="Tabletext0"/>
            </w:pPr>
            <w:r w:rsidRPr="0054411C">
              <w:t xml:space="preserve">3. </w:t>
            </w:r>
            <w:r w:rsidRPr="00D332B3">
              <w:t>Administer and monitor project</w:t>
            </w:r>
          </w:p>
        </w:tc>
        <w:tc>
          <w:tcPr>
            <w:tcW w:w="6154" w:type="dxa"/>
          </w:tcPr>
          <w:p w14:paraId="5CEDF27F" w14:textId="66F47213" w:rsidR="00D332B3" w:rsidRPr="00017A75" w:rsidRDefault="00D332B3" w:rsidP="00ED5F55">
            <w:pPr>
              <w:pStyle w:val="Tabletext0"/>
            </w:pPr>
            <w:r w:rsidRPr="0054411C">
              <w:t>3.1</w:t>
            </w:r>
            <w:r>
              <w:t xml:space="preserve"> </w:t>
            </w:r>
            <w:r w:rsidRPr="00D332B3">
              <w:t>Communicate to project team members their responsibilities and project requirements</w:t>
            </w:r>
          </w:p>
        </w:tc>
        <w:tc>
          <w:tcPr>
            <w:tcW w:w="2635" w:type="dxa"/>
          </w:tcPr>
          <w:p w14:paraId="2F7CED18" w14:textId="77777777" w:rsidR="00D332B3" w:rsidRPr="00017A75" w:rsidRDefault="00D332B3" w:rsidP="00ED5F55">
            <w:pPr>
              <w:pStyle w:val="Tabletext0"/>
            </w:pPr>
          </w:p>
        </w:tc>
        <w:tc>
          <w:tcPr>
            <w:tcW w:w="1984" w:type="dxa"/>
          </w:tcPr>
          <w:p w14:paraId="66A08E54" w14:textId="79CE85C2" w:rsidR="00D332B3" w:rsidRPr="00017A75" w:rsidRDefault="00952979" w:rsidP="00ED5F55">
            <w:pPr>
              <w:pStyle w:val="Tabletext0"/>
            </w:pPr>
            <w:r>
              <w:t>MPower108 Communication plan template</w:t>
            </w:r>
          </w:p>
        </w:tc>
        <w:tc>
          <w:tcPr>
            <w:tcW w:w="1926" w:type="dxa"/>
            <w:shd w:val="clear" w:color="auto" w:fill="F3F9E6"/>
          </w:tcPr>
          <w:p w14:paraId="388119D6" w14:textId="6AB664EF" w:rsidR="00D332B3" w:rsidRPr="00017A75" w:rsidRDefault="00D332B3" w:rsidP="00ED5F55">
            <w:pPr>
              <w:pStyle w:val="Tabletext0"/>
            </w:pPr>
          </w:p>
        </w:tc>
      </w:tr>
      <w:tr w:rsidR="00D332B3" w:rsidRPr="00017A75" w14:paraId="49E767E1" w14:textId="77777777" w:rsidTr="006E0AA0">
        <w:tc>
          <w:tcPr>
            <w:tcW w:w="1696" w:type="dxa"/>
            <w:vMerge/>
            <w:vAlign w:val="center"/>
          </w:tcPr>
          <w:p w14:paraId="793C44E4" w14:textId="77777777" w:rsidR="00D332B3" w:rsidRPr="00017A75" w:rsidRDefault="00D332B3" w:rsidP="00ED5F55">
            <w:pPr>
              <w:pStyle w:val="Tabletext0"/>
            </w:pPr>
          </w:p>
        </w:tc>
        <w:tc>
          <w:tcPr>
            <w:tcW w:w="6154" w:type="dxa"/>
          </w:tcPr>
          <w:p w14:paraId="182BE819" w14:textId="4150899B" w:rsidR="00D332B3" w:rsidRPr="00017A75" w:rsidRDefault="00D332B3" w:rsidP="00ED5F55">
            <w:pPr>
              <w:pStyle w:val="Tabletext0"/>
            </w:pPr>
            <w:r w:rsidRPr="0054411C">
              <w:t xml:space="preserve">3.2 </w:t>
            </w:r>
            <w:r w:rsidRPr="00D332B3">
              <w:t>Establish and maintain required recordkeeping systems throughout the project</w:t>
            </w:r>
          </w:p>
        </w:tc>
        <w:tc>
          <w:tcPr>
            <w:tcW w:w="2635" w:type="dxa"/>
          </w:tcPr>
          <w:p w14:paraId="6773D7ED" w14:textId="77777777" w:rsidR="00D332B3" w:rsidRPr="00017A75" w:rsidRDefault="00D332B3" w:rsidP="00ED5F55">
            <w:pPr>
              <w:pStyle w:val="Tabletext0"/>
            </w:pPr>
          </w:p>
        </w:tc>
        <w:tc>
          <w:tcPr>
            <w:tcW w:w="1984" w:type="dxa"/>
          </w:tcPr>
          <w:p w14:paraId="622F9EEC" w14:textId="77777777" w:rsidR="00D332B3" w:rsidRPr="00017A75" w:rsidRDefault="00D332B3" w:rsidP="00ED5F55">
            <w:pPr>
              <w:pStyle w:val="Tabletext0"/>
            </w:pPr>
          </w:p>
        </w:tc>
        <w:tc>
          <w:tcPr>
            <w:tcW w:w="1926" w:type="dxa"/>
            <w:shd w:val="clear" w:color="auto" w:fill="F3F9E6"/>
          </w:tcPr>
          <w:p w14:paraId="57F0BF4A" w14:textId="724B022F" w:rsidR="00D332B3" w:rsidRPr="00017A75" w:rsidRDefault="00D332B3" w:rsidP="00ED5F55">
            <w:pPr>
              <w:pStyle w:val="Tabletext0"/>
            </w:pPr>
          </w:p>
        </w:tc>
      </w:tr>
      <w:tr w:rsidR="00D332B3" w:rsidRPr="00017A75" w14:paraId="175B6EDD" w14:textId="77777777" w:rsidTr="006E0AA0">
        <w:tc>
          <w:tcPr>
            <w:tcW w:w="1696" w:type="dxa"/>
            <w:vMerge/>
            <w:vAlign w:val="center"/>
          </w:tcPr>
          <w:p w14:paraId="4D88EF17" w14:textId="77777777" w:rsidR="00D332B3" w:rsidRPr="00017A75" w:rsidRDefault="00D332B3" w:rsidP="00ED5F55">
            <w:pPr>
              <w:pStyle w:val="Tabletext0"/>
            </w:pPr>
          </w:p>
        </w:tc>
        <w:tc>
          <w:tcPr>
            <w:tcW w:w="6154" w:type="dxa"/>
          </w:tcPr>
          <w:p w14:paraId="194922B8" w14:textId="032ED808" w:rsidR="00D332B3" w:rsidRPr="00017A75" w:rsidRDefault="00D332B3" w:rsidP="00ED5F55">
            <w:pPr>
              <w:pStyle w:val="Tabletext0"/>
            </w:pPr>
            <w:r w:rsidRPr="0054411C">
              <w:t xml:space="preserve">3.3 </w:t>
            </w:r>
            <w:r w:rsidRPr="00D332B3">
              <w:t>Implement and monitor plans for managing the project</w:t>
            </w:r>
          </w:p>
        </w:tc>
        <w:tc>
          <w:tcPr>
            <w:tcW w:w="2635" w:type="dxa"/>
          </w:tcPr>
          <w:p w14:paraId="25C5ACC2" w14:textId="77777777" w:rsidR="00D332B3" w:rsidRPr="00017A75" w:rsidRDefault="00D332B3" w:rsidP="00ED5F55">
            <w:pPr>
              <w:pStyle w:val="Tabletext0"/>
            </w:pPr>
          </w:p>
        </w:tc>
        <w:tc>
          <w:tcPr>
            <w:tcW w:w="1984" w:type="dxa"/>
          </w:tcPr>
          <w:p w14:paraId="2B8165FF" w14:textId="218FB505" w:rsidR="00D332B3" w:rsidRPr="00017A75" w:rsidRDefault="00952979" w:rsidP="00ED5F55">
            <w:pPr>
              <w:pStyle w:val="Tabletext0"/>
            </w:pPr>
            <w:r>
              <w:t>MPower108 Implementation plan template</w:t>
            </w:r>
          </w:p>
        </w:tc>
        <w:tc>
          <w:tcPr>
            <w:tcW w:w="1926" w:type="dxa"/>
            <w:shd w:val="clear" w:color="auto" w:fill="F3F9E6"/>
          </w:tcPr>
          <w:p w14:paraId="1E32A11C" w14:textId="429FAB5A" w:rsidR="00D332B3" w:rsidRPr="00017A75" w:rsidRDefault="00D332B3" w:rsidP="00ED5F55">
            <w:pPr>
              <w:pStyle w:val="Tabletext0"/>
            </w:pPr>
          </w:p>
        </w:tc>
      </w:tr>
      <w:tr w:rsidR="00D332B3" w:rsidRPr="00017A75" w14:paraId="42F7D889" w14:textId="77777777" w:rsidTr="006E0AA0">
        <w:tc>
          <w:tcPr>
            <w:tcW w:w="1696" w:type="dxa"/>
            <w:vMerge/>
            <w:vAlign w:val="center"/>
          </w:tcPr>
          <w:p w14:paraId="52304181" w14:textId="77777777" w:rsidR="00D332B3" w:rsidRPr="00017A75" w:rsidRDefault="00D332B3" w:rsidP="00ED5F55">
            <w:pPr>
              <w:pStyle w:val="Tabletext0"/>
            </w:pPr>
          </w:p>
        </w:tc>
        <w:tc>
          <w:tcPr>
            <w:tcW w:w="6154" w:type="dxa"/>
          </w:tcPr>
          <w:p w14:paraId="204DD811" w14:textId="3614BE7C" w:rsidR="00D332B3" w:rsidRPr="0054411C" w:rsidRDefault="00D332B3" w:rsidP="00ED5F55">
            <w:pPr>
              <w:pStyle w:val="Tabletext0"/>
            </w:pPr>
            <w:r>
              <w:t xml:space="preserve">3.4 </w:t>
            </w:r>
            <w:r w:rsidRPr="00D332B3">
              <w:t>Undertake risk management as required</w:t>
            </w:r>
          </w:p>
        </w:tc>
        <w:tc>
          <w:tcPr>
            <w:tcW w:w="2635" w:type="dxa"/>
          </w:tcPr>
          <w:p w14:paraId="6566D4B9" w14:textId="77777777" w:rsidR="00D332B3" w:rsidRPr="00017A75" w:rsidRDefault="00D332B3" w:rsidP="00ED5F55">
            <w:pPr>
              <w:pStyle w:val="Tabletext0"/>
            </w:pPr>
          </w:p>
        </w:tc>
        <w:tc>
          <w:tcPr>
            <w:tcW w:w="1984" w:type="dxa"/>
          </w:tcPr>
          <w:p w14:paraId="71DBE7B5" w14:textId="77777777" w:rsidR="00D332B3" w:rsidRDefault="00952979" w:rsidP="00ED5F55">
            <w:pPr>
              <w:pStyle w:val="Tabletext0"/>
            </w:pPr>
            <w:r>
              <w:t>MPower108 Risk management template</w:t>
            </w:r>
          </w:p>
          <w:p w14:paraId="34FBA12A" w14:textId="559447CD" w:rsidR="00952979" w:rsidRPr="00017A75" w:rsidRDefault="00952979" w:rsidP="00ED5F55">
            <w:pPr>
              <w:pStyle w:val="Tabletext0"/>
            </w:pPr>
            <w:r>
              <w:t>MPower108 Contingency plan template</w:t>
            </w:r>
          </w:p>
        </w:tc>
        <w:tc>
          <w:tcPr>
            <w:tcW w:w="1926" w:type="dxa"/>
            <w:shd w:val="clear" w:color="auto" w:fill="F3F9E6"/>
          </w:tcPr>
          <w:p w14:paraId="34628793" w14:textId="77777777" w:rsidR="00D332B3" w:rsidRPr="00017A75" w:rsidRDefault="00D332B3" w:rsidP="00ED5F55">
            <w:pPr>
              <w:pStyle w:val="Tabletext0"/>
            </w:pPr>
          </w:p>
        </w:tc>
      </w:tr>
      <w:tr w:rsidR="00D332B3" w:rsidRPr="00017A75" w14:paraId="5A003BD2" w14:textId="77777777" w:rsidTr="006E0AA0">
        <w:tc>
          <w:tcPr>
            <w:tcW w:w="1696" w:type="dxa"/>
            <w:vMerge w:val="restart"/>
            <w:vAlign w:val="center"/>
          </w:tcPr>
          <w:p w14:paraId="14C2A01C" w14:textId="3107D2B7" w:rsidR="00D332B3" w:rsidRPr="00017A75" w:rsidRDefault="00D332B3" w:rsidP="00ED5F55">
            <w:pPr>
              <w:pStyle w:val="Tabletext0"/>
            </w:pPr>
            <w:r w:rsidRPr="00D332B3">
              <w:t>4. Finalise and review project</w:t>
            </w:r>
          </w:p>
        </w:tc>
        <w:tc>
          <w:tcPr>
            <w:tcW w:w="6154" w:type="dxa"/>
          </w:tcPr>
          <w:p w14:paraId="09850F51" w14:textId="23365BE4" w:rsidR="00D332B3" w:rsidRDefault="00D332B3" w:rsidP="00ED5F55">
            <w:pPr>
              <w:pStyle w:val="Tabletext0"/>
            </w:pPr>
            <w:r w:rsidRPr="00D332B3">
              <w:t>4.1 Complete financial recordkeeping associated with project and confirm according to agreed budget</w:t>
            </w:r>
          </w:p>
        </w:tc>
        <w:tc>
          <w:tcPr>
            <w:tcW w:w="2635" w:type="dxa"/>
          </w:tcPr>
          <w:p w14:paraId="50A9524B" w14:textId="080C6287" w:rsidR="00D332B3" w:rsidRPr="00017A75" w:rsidRDefault="00952979" w:rsidP="00ED5F55">
            <w:pPr>
              <w:pStyle w:val="Tabletext0"/>
            </w:pPr>
            <w:r>
              <w:t xml:space="preserve">MPower108 Delegations and </w:t>
            </w:r>
            <w:proofErr w:type="gramStart"/>
            <w:r>
              <w:t>authorit</w:t>
            </w:r>
            <w:r w:rsidR="00545F8B">
              <w:t>ies</w:t>
            </w:r>
            <w:proofErr w:type="gramEnd"/>
            <w:r>
              <w:t xml:space="preserve"> policy and procedures</w:t>
            </w:r>
          </w:p>
        </w:tc>
        <w:tc>
          <w:tcPr>
            <w:tcW w:w="1984" w:type="dxa"/>
          </w:tcPr>
          <w:p w14:paraId="0AC6E61C" w14:textId="77777777" w:rsidR="00D332B3" w:rsidRPr="00017A75" w:rsidRDefault="00D332B3" w:rsidP="00ED5F55">
            <w:pPr>
              <w:pStyle w:val="Tabletext0"/>
            </w:pPr>
          </w:p>
        </w:tc>
        <w:tc>
          <w:tcPr>
            <w:tcW w:w="1926" w:type="dxa"/>
            <w:shd w:val="clear" w:color="auto" w:fill="F3F9E6"/>
          </w:tcPr>
          <w:p w14:paraId="0B767201" w14:textId="77777777" w:rsidR="00D332B3" w:rsidRPr="00017A75" w:rsidRDefault="00D332B3" w:rsidP="00ED5F55">
            <w:pPr>
              <w:pStyle w:val="Tabletext0"/>
            </w:pPr>
          </w:p>
        </w:tc>
      </w:tr>
      <w:tr w:rsidR="00D332B3" w:rsidRPr="00017A75" w14:paraId="0D514BF3" w14:textId="77777777" w:rsidTr="006E0AA0">
        <w:tc>
          <w:tcPr>
            <w:tcW w:w="1696" w:type="dxa"/>
            <w:vMerge/>
            <w:vAlign w:val="center"/>
          </w:tcPr>
          <w:p w14:paraId="23304CBA" w14:textId="77777777" w:rsidR="00D332B3" w:rsidRPr="00017A75" w:rsidRDefault="00D332B3" w:rsidP="00ED5F55">
            <w:pPr>
              <w:pStyle w:val="Tabletext0"/>
            </w:pPr>
          </w:p>
        </w:tc>
        <w:tc>
          <w:tcPr>
            <w:tcW w:w="6154" w:type="dxa"/>
          </w:tcPr>
          <w:p w14:paraId="0EFC43E1" w14:textId="541F2C51" w:rsidR="00D332B3" w:rsidRDefault="00D332B3" w:rsidP="00ED5F55">
            <w:pPr>
              <w:pStyle w:val="Tabletext0"/>
            </w:pPr>
            <w:r w:rsidRPr="00D332B3">
              <w:t>4.2 Complete project documentation and obtain sign-offs for concluding project</w:t>
            </w:r>
          </w:p>
        </w:tc>
        <w:tc>
          <w:tcPr>
            <w:tcW w:w="2635" w:type="dxa"/>
          </w:tcPr>
          <w:p w14:paraId="7EC4CD13" w14:textId="77777777" w:rsidR="00D332B3" w:rsidRPr="00017A75" w:rsidRDefault="00D332B3" w:rsidP="00ED5F55">
            <w:pPr>
              <w:pStyle w:val="Tabletext0"/>
            </w:pPr>
          </w:p>
        </w:tc>
        <w:tc>
          <w:tcPr>
            <w:tcW w:w="1984" w:type="dxa"/>
          </w:tcPr>
          <w:p w14:paraId="5EFC56E6" w14:textId="25E146BB" w:rsidR="00D332B3" w:rsidRPr="00017A75" w:rsidRDefault="00952979" w:rsidP="00ED5F55">
            <w:pPr>
              <w:pStyle w:val="Tabletext0"/>
            </w:pPr>
            <w:r>
              <w:t>MPower108 Project completion template</w:t>
            </w:r>
          </w:p>
        </w:tc>
        <w:tc>
          <w:tcPr>
            <w:tcW w:w="1926" w:type="dxa"/>
            <w:shd w:val="clear" w:color="auto" w:fill="F3F9E6"/>
          </w:tcPr>
          <w:p w14:paraId="119E9F48" w14:textId="77777777" w:rsidR="00D332B3" w:rsidRPr="00017A75" w:rsidRDefault="00D332B3" w:rsidP="00ED5F55">
            <w:pPr>
              <w:pStyle w:val="Tabletext0"/>
            </w:pPr>
          </w:p>
        </w:tc>
      </w:tr>
      <w:tr w:rsidR="00D332B3" w:rsidRPr="00017A75" w14:paraId="18D0B914" w14:textId="77777777" w:rsidTr="006E0AA0">
        <w:tc>
          <w:tcPr>
            <w:tcW w:w="1696" w:type="dxa"/>
            <w:vMerge/>
            <w:vAlign w:val="center"/>
          </w:tcPr>
          <w:p w14:paraId="39A03598" w14:textId="77777777" w:rsidR="00D332B3" w:rsidRPr="00017A75" w:rsidRDefault="00D332B3" w:rsidP="00ED5F55">
            <w:pPr>
              <w:pStyle w:val="Tabletext0"/>
            </w:pPr>
          </w:p>
        </w:tc>
        <w:tc>
          <w:tcPr>
            <w:tcW w:w="6154" w:type="dxa"/>
          </w:tcPr>
          <w:p w14:paraId="5234DED6" w14:textId="1B36636D" w:rsidR="00D332B3" w:rsidRDefault="00D332B3" w:rsidP="00ED5F55">
            <w:pPr>
              <w:pStyle w:val="Tabletext0"/>
            </w:pPr>
            <w:r w:rsidRPr="00D332B3">
              <w:t>4.3 Review project outcomes and processes against the project scope and plan</w:t>
            </w:r>
          </w:p>
        </w:tc>
        <w:tc>
          <w:tcPr>
            <w:tcW w:w="2635" w:type="dxa"/>
          </w:tcPr>
          <w:p w14:paraId="515590AE" w14:textId="77777777" w:rsidR="00D332B3" w:rsidRPr="00017A75" w:rsidRDefault="00D332B3" w:rsidP="00ED5F55">
            <w:pPr>
              <w:pStyle w:val="Tabletext0"/>
            </w:pPr>
          </w:p>
        </w:tc>
        <w:tc>
          <w:tcPr>
            <w:tcW w:w="1984" w:type="dxa"/>
          </w:tcPr>
          <w:p w14:paraId="5A9C545A" w14:textId="4171E3E3" w:rsidR="00D332B3" w:rsidRPr="00017A75" w:rsidRDefault="00952979" w:rsidP="00ED5F55">
            <w:pPr>
              <w:pStyle w:val="Tabletext0"/>
            </w:pPr>
            <w:r>
              <w:t>MPower108 Project scope template</w:t>
            </w:r>
          </w:p>
        </w:tc>
        <w:tc>
          <w:tcPr>
            <w:tcW w:w="1926" w:type="dxa"/>
            <w:shd w:val="clear" w:color="auto" w:fill="F3F9E6"/>
          </w:tcPr>
          <w:p w14:paraId="3A5CE52D" w14:textId="77777777" w:rsidR="00D332B3" w:rsidRPr="00017A75" w:rsidRDefault="00D332B3" w:rsidP="00ED5F55">
            <w:pPr>
              <w:pStyle w:val="Tabletext0"/>
            </w:pPr>
          </w:p>
        </w:tc>
      </w:tr>
      <w:tr w:rsidR="00D332B3" w:rsidRPr="00017A75" w14:paraId="7B7A7DFB" w14:textId="77777777" w:rsidTr="006E0AA0">
        <w:tc>
          <w:tcPr>
            <w:tcW w:w="1696" w:type="dxa"/>
            <w:vMerge/>
            <w:vAlign w:val="center"/>
          </w:tcPr>
          <w:p w14:paraId="03F43E69" w14:textId="77777777" w:rsidR="00D332B3" w:rsidRPr="00017A75" w:rsidRDefault="00D332B3" w:rsidP="00ED5F55">
            <w:pPr>
              <w:pStyle w:val="Tabletext0"/>
            </w:pPr>
          </w:p>
        </w:tc>
        <w:tc>
          <w:tcPr>
            <w:tcW w:w="6154" w:type="dxa"/>
          </w:tcPr>
          <w:p w14:paraId="4C0B03EE" w14:textId="7C431014" w:rsidR="00D332B3" w:rsidRDefault="00D332B3" w:rsidP="00ED5F55">
            <w:pPr>
              <w:pStyle w:val="Tabletext0"/>
            </w:pPr>
            <w:r w:rsidRPr="00D332B3">
              <w:t>4.4 Document feedback and suggested improvements</w:t>
            </w:r>
          </w:p>
        </w:tc>
        <w:tc>
          <w:tcPr>
            <w:tcW w:w="2635" w:type="dxa"/>
          </w:tcPr>
          <w:p w14:paraId="5DA2ADBB" w14:textId="7A9F4F6B" w:rsidR="00D332B3" w:rsidRPr="00017A75" w:rsidRDefault="00C109F3" w:rsidP="00ED5F55">
            <w:pPr>
              <w:pStyle w:val="Tabletext0"/>
            </w:pPr>
            <w:r>
              <w:t>MPower108 Continuous improvement policy and procedures</w:t>
            </w:r>
          </w:p>
        </w:tc>
        <w:tc>
          <w:tcPr>
            <w:tcW w:w="1984" w:type="dxa"/>
          </w:tcPr>
          <w:p w14:paraId="44EFCAD5" w14:textId="091E6A44" w:rsidR="00D332B3" w:rsidRPr="00017A75" w:rsidRDefault="00952979" w:rsidP="00ED5F55">
            <w:pPr>
              <w:pStyle w:val="Tabletext0"/>
            </w:pPr>
            <w:r>
              <w:t>MPower108 Continuous improvement</w:t>
            </w:r>
            <w:r w:rsidR="006A67F9">
              <w:t xml:space="preserve"> plan</w:t>
            </w:r>
            <w:r w:rsidR="00545F8B">
              <w:t xml:space="preserve"> template</w:t>
            </w:r>
          </w:p>
        </w:tc>
        <w:tc>
          <w:tcPr>
            <w:tcW w:w="1926" w:type="dxa"/>
            <w:shd w:val="clear" w:color="auto" w:fill="F3F9E6"/>
          </w:tcPr>
          <w:p w14:paraId="3E45166F" w14:textId="77777777" w:rsidR="00D332B3" w:rsidRPr="00017A75" w:rsidRDefault="00D332B3" w:rsidP="00ED5F55">
            <w:pPr>
              <w:pStyle w:val="Tabletext0"/>
            </w:pPr>
          </w:p>
        </w:tc>
      </w:tr>
      <w:tr w:rsidR="00ED5F55" w:rsidRPr="00017A75" w14:paraId="09D1445E" w14:textId="77777777" w:rsidTr="00BF4F1D">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ED5F55">
        <w:tc>
          <w:tcPr>
            <w:tcW w:w="7850" w:type="dxa"/>
            <w:gridSpan w:val="2"/>
          </w:tcPr>
          <w:p w14:paraId="5DED7828" w14:textId="07577B64" w:rsidR="00ED5F55" w:rsidRPr="00017A75" w:rsidRDefault="00ED5F55" w:rsidP="00ED5F55">
            <w:pPr>
              <w:pStyle w:val="Tabletext0"/>
              <w:tabs>
                <w:tab w:val="left" w:pos="1222"/>
              </w:tabs>
            </w:pPr>
            <w:r w:rsidRPr="00303D25">
              <w:lastRenderedPageBreak/>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tcPr>
          <w:p w14:paraId="5CA85EE1" w14:textId="77777777" w:rsidR="00ED5F55" w:rsidRPr="00017A75" w:rsidRDefault="00ED5F55" w:rsidP="00ED5F55">
            <w:pPr>
              <w:pStyle w:val="Tabletext0"/>
            </w:pPr>
          </w:p>
        </w:tc>
      </w:tr>
      <w:tr w:rsidR="00D332B3" w:rsidRPr="00017A75" w14:paraId="1DFC7313" w14:textId="77777777" w:rsidTr="00B919C7">
        <w:tc>
          <w:tcPr>
            <w:tcW w:w="1696" w:type="dxa"/>
          </w:tcPr>
          <w:p w14:paraId="13FA9CA4" w14:textId="5BC45569" w:rsidR="00D332B3" w:rsidRPr="00017A75" w:rsidRDefault="00D332B3" w:rsidP="0080168B">
            <w:pPr>
              <w:pStyle w:val="Tabletext0"/>
            </w:pPr>
            <w:r w:rsidRPr="00663E5B">
              <w:t>PE1</w:t>
            </w:r>
          </w:p>
        </w:tc>
        <w:tc>
          <w:tcPr>
            <w:tcW w:w="12699" w:type="dxa"/>
            <w:gridSpan w:val="4"/>
          </w:tcPr>
          <w:p w14:paraId="2100279D" w14:textId="1C2BFD9F" w:rsidR="00D332B3" w:rsidRPr="00017A75" w:rsidRDefault="00D332B3" w:rsidP="0080168B">
            <w:pPr>
              <w:pStyle w:val="Tabletext0"/>
            </w:pPr>
            <w:r w:rsidRPr="00D332B3">
              <w:t>undertake project work on a minor project or a section of a larger project.</w:t>
            </w:r>
          </w:p>
        </w:tc>
      </w:tr>
      <w:tr w:rsidR="00D332B3" w:rsidRPr="00017A75" w14:paraId="526261EF" w14:textId="77777777" w:rsidTr="000924A3">
        <w:tc>
          <w:tcPr>
            <w:tcW w:w="14395" w:type="dxa"/>
            <w:gridSpan w:val="5"/>
          </w:tcPr>
          <w:p w14:paraId="35AD3F4E" w14:textId="4B202ADB" w:rsidR="00D332B3" w:rsidRPr="00017A75" w:rsidRDefault="00D332B3" w:rsidP="0080168B">
            <w:pPr>
              <w:pStyle w:val="Tabletext0"/>
            </w:pPr>
            <w:r w:rsidRPr="00D81B59">
              <w:t>In the course of the above, the candidate must:</w:t>
            </w:r>
          </w:p>
        </w:tc>
      </w:tr>
      <w:tr w:rsidR="0080168B" w:rsidRPr="00017A75" w14:paraId="265CB5FA" w14:textId="77777777" w:rsidTr="006E0AA0">
        <w:tc>
          <w:tcPr>
            <w:tcW w:w="1696" w:type="dxa"/>
          </w:tcPr>
          <w:p w14:paraId="2353FC6C" w14:textId="52B82205" w:rsidR="0080168B" w:rsidRPr="00017A75" w:rsidRDefault="0080168B" w:rsidP="0080168B">
            <w:pPr>
              <w:pStyle w:val="Tabletext0"/>
            </w:pPr>
            <w:r w:rsidRPr="00663E5B">
              <w:t>PE</w:t>
            </w:r>
            <w:r w:rsidR="00D332B3">
              <w:t>1.1</w:t>
            </w:r>
          </w:p>
        </w:tc>
        <w:tc>
          <w:tcPr>
            <w:tcW w:w="6154" w:type="dxa"/>
          </w:tcPr>
          <w:p w14:paraId="6807729B" w14:textId="20018274" w:rsidR="0080168B" w:rsidRPr="00017A75" w:rsidRDefault="00D332B3" w:rsidP="0080168B">
            <w:pPr>
              <w:pStyle w:val="Tabletext0"/>
            </w:pPr>
            <w:r w:rsidRPr="00D332B3">
              <w:t>confirm the quality of project outcomes according to expectations of the organisation</w:t>
            </w:r>
          </w:p>
        </w:tc>
        <w:tc>
          <w:tcPr>
            <w:tcW w:w="2635" w:type="dxa"/>
          </w:tcPr>
          <w:p w14:paraId="00C48711" w14:textId="77777777" w:rsidR="0080168B" w:rsidRPr="00017A75" w:rsidRDefault="0080168B" w:rsidP="0080168B">
            <w:pPr>
              <w:pStyle w:val="Tabletext0"/>
            </w:pPr>
          </w:p>
        </w:tc>
        <w:tc>
          <w:tcPr>
            <w:tcW w:w="1984" w:type="dxa"/>
          </w:tcPr>
          <w:p w14:paraId="0E7E5A17" w14:textId="77777777" w:rsidR="0080168B" w:rsidRPr="00017A75" w:rsidRDefault="0080168B" w:rsidP="0080168B">
            <w:pPr>
              <w:pStyle w:val="Tabletext0"/>
            </w:pPr>
          </w:p>
        </w:tc>
        <w:tc>
          <w:tcPr>
            <w:tcW w:w="1926" w:type="dxa"/>
            <w:shd w:val="clear" w:color="auto" w:fill="F3F9E6"/>
          </w:tcPr>
          <w:p w14:paraId="2052DFB4" w14:textId="21BC9E53" w:rsidR="0080168B" w:rsidRPr="00017A75" w:rsidRDefault="0080168B" w:rsidP="0080168B">
            <w:pPr>
              <w:pStyle w:val="Tabletext0"/>
            </w:pPr>
          </w:p>
        </w:tc>
      </w:tr>
      <w:tr w:rsidR="0080168B" w:rsidRPr="00017A75" w14:paraId="70DBE99D" w14:textId="77777777" w:rsidTr="006E0AA0">
        <w:tc>
          <w:tcPr>
            <w:tcW w:w="1696" w:type="dxa"/>
          </w:tcPr>
          <w:p w14:paraId="4DBDEEC8" w14:textId="04723F8B" w:rsidR="0080168B" w:rsidRPr="00017A75" w:rsidRDefault="0080168B" w:rsidP="0080168B">
            <w:pPr>
              <w:pStyle w:val="Tabletext0"/>
            </w:pPr>
            <w:r w:rsidRPr="00663E5B">
              <w:t>PE</w:t>
            </w:r>
            <w:r w:rsidR="00D332B3">
              <w:t>1.2</w:t>
            </w:r>
          </w:p>
        </w:tc>
        <w:tc>
          <w:tcPr>
            <w:tcW w:w="6154" w:type="dxa"/>
          </w:tcPr>
          <w:p w14:paraId="0A7E3E45" w14:textId="6215EEF6" w:rsidR="0080168B" w:rsidRPr="00017A75" w:rsidRDefault="00D332B3" w:rsidP="0080168B">
            <w:pPr>
              <w:pStyle w:val="Tabletext0"/>
            </w:pPr>
            <w:r w:rsidRPr="00D332B3">
              <w:t>consult and communicate with relevant stakeholders to generate input and engagement in planning, implementing and reviewing the project</w:t>
            </w:r>
          </w:p>
        </w:tc>
        <w:tc>
          <w:tcPr>
            <w:tcW w:w="2635" w:type="dxa"/>
          </w:tcPr>
          <w:p w14:paraId="2827A380" w14:textId="1E7F938C" w:rsidR="0080168B" w:rsidRPr="00017A75" w:rsidRDefault="00952979" w:rsidP="0080168B">
            <w:pPr>
              <w:pStyle w:val="Tabletext0"/>
            </w:pPr>
            <w:r>
              <w:t>MPower108 Communications p</w:t>
            </w:r>
            <w:r w:rsidR="002D4494">
              <w:t>olicy</w:t>
            </w:r>
            <w:r>
              <w:t xml:space="preserve"> and procedures</w:t>
            </w:r>
          </w:p>
        </w:tc>
        <w:tc>
          <w:tcPr>
            <w:tcW w:w="1984" w:type="dxa"/>
          </w:tcPr>
          <w:p w14:paraId="13B83574" w14:textId="77777777" w:rsidR="0080168B" w:rsidRPr="00017A75" w:rsidRDefault="0080168B" w:rsidP="0080168B">
            <w:pPr>
              <w:pStyle w:val="Tabletext0"/>
            </w:pPr>
          </w:p>
        </w:tc>
        <w:tc>
          <w:tcPr>
            <w:tcW w:w="1926" w:type="dxa"/>
            <w:shd w:val="clear" w:color="auto" w:fill="F3F9E6"/>
          </w:tcPr>
          <w:p w14:paraId="1CE74F5A" w14:textId="77777777" w:rsidR="0080168B" w:rsidRPr="00017A75" w:rsidRDefault="0080168B" w:rsidP="0080168B">
            <w:pPr>
              <w:pStyle w:val="Tabletext0"/>
            </w:pPr>
          </w:p>
        </w:tc>
      </w:tr>
      <w:tr w:rsidR="0080168B" w:rsidRPr="00017A75" w14:paraId="48B484D3" w14:textId="77777777" w:rsidTr="006E0AA0">
        <w:tc>
          <w:tcPr>
            <w:tcW w:w="1696" w:type="dxa"/>
          </w:tcPr>
          <w:p w14:paraId="3F9E1589" w14:textId="6120236C" w:rsidR="0080168B" w:rsidRPr="00017A75" w:rsidRDefault="0080168B" w:rsidP="0080168B">
            <w:pPr>
              <w:pStyle w:val="Tabletext0"/>
            </w:pPr>
            <w:r w:rsidRPr="00663E5B">
              <w:t>PE</w:t>
            </w:r>
            <w:r w:rsidR="00D332B3">
              <w:t>1.3</w:t>
            </w:r>
          </w:p>
        </w:tc>
        <w:tc>
          <w:tcPr>
            <w:tcW w:w="6154" w:type="dxa"/>
          </w:tcPr>
          <w:p w14:paraId="2EACF905" w14:textId="6338D03F" w:rsidR="0080168B" w:rsidRPr="00017A75" w:rsidRDefault="00D332B3" w:rsidP="0080168B">
            <w:pPr>
              <w:pStyle w:val="Tabletext0"/>
            </w:pPr>
            <w:r w:rsidRPr="00D332B3">
              <w:t>provide support to team members to enable them to achieve deliverables and to transition them as appropriate at completion of the project.</w:t>
            </w:r>
          </w:p>
        </w:tc>
        <w:tc>
          <w:tcPr>
            <w:tcW w:w="2635" w:type="dxa"/>
          </w:tcPr>
          <w:p w14:paraId="3CD9FCE6" w14:textId="77777777" w:rsidR="0080168B" w:rsidRPr="00017A75" w:rsidRDefault="0080168B" w:rsidP="0080168B">
            <w:pPr>
              <w:pStyle w:val="Tabletext0"/>
            </w:pPr>
          </w:p>
        </w:tc>
        <w:tc>
          <w:tcPr>
            <w:tcW w:w="1984" w:type="dxa"/>
          </w:tcPr>
          <w:p w14:paraId="11C7D35B" w14:textId="77777777" w:rsidR="0080168B" w:rsidRPr="00017A75" w:rsidRDefault="0080168B" w:rsidP="0080168B">
            <w:pPr>
              <w:pStyle w:val="Tabletext0"/>
            </w:pPr>
          </w:p>
        </w:tc>
        <w:tc>
          <w:tcPr>
            <w:tcW w:w="1926" w:type="dxa"/>
            <w:shd w:val="clear" w:color="auto" w:fill="F3F9E6"/>
          </w:tcPr>
          <w:p w14:paraId="3A040EB2" w14:textId="1F75825F" w:rsidR="0080168B" w:rsidRPr="00017A75" w:rsidRDefault="0080168B" w:rsidP="0080168B">
            <w:pPr>
              <w:pStyle w:val="Tabletext0"/>
            </w:pPr>
          </w:p>
        </w:tc>
      </w:tr>
      <w:tr w:rsidR="0080168B" w:rsidRPr="00017A75" w14:paraId="360C7227" w14:textId="77777777" w:rsidTr="00BF4F1D">
        <w:tc>
          <w:tcPr>
            <w:tcW w:w="14395" w:type="dxa"/>
            <w:gridSpan w:val="5"/>
            <w:shd w:val="clear" w:color="auto" w:fill="F3F9E6" w:themeFill="background2"/>
          </w:tcPr>
          <w:p w14:paraId="4FA9897D" w14:textId="638220AA" w:rsidR="0080168B" w:rsidRPr="00BF4F1D" w:rsidRDefault="0080168B" w:rsidP="0080168B">
            <w:pPr>
              <w:pStyle w:val="Tabletext0"/>
              <w:rPr>
                <w:b/>
                <w:bCs/>
              </w:rPr>
            </w:pPr>
            <w:r w:rsidRPr="00BF4F1D">
              <w:rPr>
                <w:b/>
                <w:bCs/>
              </w:rPr>
              <w:t>Knowledge Evidence</w:t>
            </w:r>
          </w:p>
        </w:tc>
      </w:tr>
      <w:tr w:rsidR="005F7AEE" w:rsidRPr="00017A75" w14:paraId="47FFE169" w14:textId="77777777" w:rsidTr="000F41A0">
        <w:tc>
          <w:tcPr>
            <w:tcW w:w="14395" w:type="dxa"/>
            <w:gridSpan w:val="5"/>
          </w:tcPr>
          <w:p w14:paraId="63261BA8" w14:textId="5375D3F4" w:rsidR="005F7AEE" w:rsidRPr="00017A75" w:rsidRDefault="005F7AEE" w:rsidP="0080168B">
            <w:pPr>
              <w:pStyle w:val="Tabletext0"/>
            </w:pPr>
            <w:r w:rsidRPr="00473808">
              <w:t>The candidate must be able to demonstrate knowledge to complete the tasks outlined in the elements, performance criteria and foundation skills of this unit, including knowledge of:</w:t>
            </w:r>
          </w:p>
        </w:tc>
      </w:tr>
      <w:tr w:rsidR="0080168B" w:rsidRPr="00017A75" w14:paraId="6EA27F05" w14:textId="77777777" w:rsidTr="006E0AA0">
        <w:tc>
          <w:tcPr>
            <w:tcW w:w="1696" w:type="dxa"/>
          </w:tcPr>
          <w:p w14:paraId="3E7749C5" w14:textId="389CC4AD" w:rsidR="0080168B" w:rsidRPr="00017A75" w:rsidRDefault="0080168B" w:rsidP="0080168B">
            <w:pPr>
              <w:pStyle w:val="Tabletext0"/>
            </w:pPr>
            <w:r w:rsidRPr="00EA2E28">
              <w:t>KE1</w:t>
            </w:r>
          </w:p>
        </w:tc>
        <w:tc>
          <w:tcPr>
            <w:tcW w:w="6154" w:type="dxa"/>
          </w:tcPr>
          <w:p w14:paraId="0155CF21" w14:textId="3A223E15" w:rsidR="0080168B" w:rsidRPr="00017A75" w:rsidRDefault="00D332B3" w:rsidP="0080168B">
            <w:pPr>
              <w:pStyle w:val="Tabletext0"/>
            </w:pPr>
            <w:r w:rsidRPr="00D332B3">
              <w:t>project management tools</w:t>
            </w:r>
          </w:p>
        </w:tc>
        <w:tc>
          <w:tcPr>
            <w:tcW w:w="2635" w:type="dxa"/>
          </w:tcPr>
          <w:p w14:paraId="53F7E02E" w14:textId="77777777" w:rsidR="0080168B" w:rsidRPr="00017A75" w:rsidRDefault="0080168B" w:rsidP="0080168B">
            <w:pPr>
              <w:pStyle w:val="Tabletext0"/>
            </w:pPr>
          </w:p>
        </w:tc>
        <w:tc>
          <w:tcPr>
            <w:tcW w:w="1984" w:type="dxa"/>
          </w:tcPr>
          <w:p w14:paraId="67603195" w14:textId="77777777" w:rsidR="0080168B" w:rsidRPr="00017A75" w:rsidRDefault="0080168B" w:rsidP="0080168B">
            <w:pPr>
              <w:pStyle w:val="Tabletext0"/>
            </w:pPr>
          </w:p>
        </w:tc>
        <w:tc>
          <w:tcPr>
            <w:tcW w:w="1926" w:type="dxa"/>
            <w:shd w:val="clear" w:color="auto" w:fill="F3F9E6"/>
          </w:tcPr>
          <w:p w14:paraId="705B0382" w14:textId="77777777" w:rsidR="0080168B" w:rsidRPr="00017A75" w:rsidRDefault="0080168B" w:rsidP="0080168B">
            <w:pPr>
              <w:pStyle w:val="Tabletext0"/>
            </w:pPr>
          </w:p>
        </w:tc>
      </w:tr>
      <w:tr w:rsidR="0080168B" w:rsidRPr="00017A75" w14:paraId="4FC1748E" w14:textId="77777777" w:rsidTr="006E0AA0">
        <w:tc>
          <w:tcPr>
            <w:tcW w:w="1696" w:type="dxa"/>
          </w:tcPr>
          <w:p w14:paraId="6AEFD920" w14:textId="1EAF4C7C" w:rsidR="0080168B" w:rsidRPr="00017A75" w:rsidRDefault="0080168B" w:rsidP="0080168B">
            <w:pPr>
              <w:pStyle w:val="Tabletext0"/>
            </w:pPr>
            <w:r w:rsidRPr="00EA2E28">
              <w:t>KE</w:t>
            </w:r>
            <w:r w:rsidR="00D332B3">
              <w:t>2</w:t>
            </w:r>
          </w:p>
        </w:tc>
        <w:tc>
          <w:tcPr>
            <w:tcW w:w="6154" w:type="dxa"/>
          </w:tcPr>
          <w:p w14:paraId="0E6999A3" w14:textId="76AD2E6B" w:rsidR="0080168B" w:rsidRPr="00017A75" w:rsidRDefault="00D332B3" w:rsidP="0080168B">
            <w:pPr>
              <w:pStyle w:val="Tabletext0"/>
            </w:pPr>
            <w:r w:rsidRPr="00D332B3">
              <w:t>types of documents and other sources of information commonly used in defining the parameters of a project</w:t>
            </w:r>
          </w:p>
        </w:tc>
        <w:tc>
          <w:tcPr>
            <w:tcW w:w="2635" w:type="dxa"/>
          </w:tcPr>
          <w:p w14:paraId="0437C32F" w14:textId="632450AF" w:rsidR="0080168B" w:rsidRPr="00017A75" w:rsidRDefault="00C109F3" w:rsidP="0080168B">
            <w:pPr>
              <w:pStyle w:val="Tabletext0"/>
            </w:pPr>
            <w:r>
              <w:t>MPower108 Procurement policy and procedures</w:t>
            </w:r>
          </w:p>
        </w:tc>
        <w:tc>
          <w:tcPr>
            <w:tcW w:w="1984" w:type="dxa"/>
          </w:tcPr>
          <w:p w14:paraId="6A4781B1" w14:textId="63B8803E" w:rsidR="0080168B" w:rsidRPr="00017A75" w:rsidRDefault="00952979" w:rsidP="0080168B">
            <w:pPr>
              <w:pStyle w:val="Tabletext0"/>
            </w:pPr>
            <w:r>
              <w:t>MPower108 Project scope template</w:t>
            </w:r>
          </w:p>
        </w:tc>
        <w:tc>
          <w:tcPr>
            <w:tcW w:w="1926" w:type="dxa"/>
            <w:shd w:val="clear" w:color="auto" w:fill="F3F9E6"/>
          </w:tcPr>
          <w:p w14:paraId="5447562A" w14:textId="77777777" w:rsidR="0080168B" w:rsidRPr="00017A75" w:rsidRDefault="0080168B" w:rsidP="0080168B">
            <w:pPr>
              <w:pStyle w:val="Tabletext0"/>
            </w:pPr>
          </w:p>
        </w:tc>
      </w:tr>
      <w:tr w:rsidR="0080168B" w:rsidRPr="00017A75" w14:paraId="0419E9AE" w14:textId="77777777" w:rsidTr="006E0AA0">
        <w:tc>
          <w:tcPr>
            <w:tcW w:w="1696" w:type="dxa"/>
          </w:tcPr>
          <w:p w14:paraId="4BA1499F" w14:textId="3CA5264F" w:rsidR="0080168B" w:rsidRPr="00017A75" w:rsidRDefault="0080168B" w:rsidP="0080168B">
            <w:pPr>
              <w:pStyle w:val="Tabletext0"/>
            </w:pPr>
            <w:r w:rsidRPr="00EA2E28">
              <w:t>KE</w:t>
            </w:r>
            <w:r w:rsidR="00D332B3">
              <w:t>3</w:t>
            </w:r>
          </w:p>
        </w:tc>
        <w:tc>
          <w:tcPr>
            <w:tcW w:w="6154" w:type="dxa"/>
          </w:tcPr>
          <w:p w14:paraId="05923108" w14:textId="6E0AA62F" w:rsidR="0080168B" w:rsidRPr="00017A75" w:rsidRDefault="00D332B3" w:rsidP="0080168B">
            <w:pPr>
              <w:pStyle w:val="Tabletext0"/>
            </w:pPr>
            <w:r w:rsidRPr="00D332B3">
              <w:t>mission, goals, objectives and operations of the organisation</w:t>
            </w:r>
          </w:p>
        </w:tc>
        <w:tc>
          <w:tcPr>
            <w:tcW w:w="2635" w:type="dxa"/>
          </w:tcPr>
          <w:p w14:paraId="546FB255" w14:textId="792F8DC4" w:rsidR="0080168B" w:rsidRPr="00017A75" w:rsidRDefault="00952979" w:rsidP="0080168B">
            <w:pPr>
              <w:pStyle w:val="Tabletext0"/>
            </w:pPr>
            <w:r>
              <w:t>MPower108 Case study background</w:t>
            </w:r>
          </w:p>
        </w:tc>
        <w:tc>
          <w:tcPr>
            <w:tcW w:w="1984" w:type="dxa"/>
          </w:tcPr>
          <w:p w14:paraId="5C194A15" w14:textId="77777777" w:rsidR="0080168B" w:rsidRPr="00017A75" w:rsidRDefault="0080168B" w:rsidP="0080168B">
            <w:pPr>
              <w:pStyle w:val="Tabletext0"/>
            </w:pPr>
          </w:p>
        </w:tc>
        <w:tc>
          <w:tcPr>
            <w:tcW w:w="1926" w:type="dxa"/>
            <w:shd w:val="clear" w:color="auto" w:fill="F3F9E6"/>
          </w:tcPr>
          <w:p w14:paraId="513BF459" w14:textId="77777777" w:rsidR="0080168B" w:rsidRPr="00017A75" w:rsidRDefault="0080168B" w:rsidP="0080168B">
            <w:pPr>
              <w:pStyle w:val="Tabletext0"/>
            </w:pPr>
          </w:p>
        </w:tc>
      </w:tr>
      <w:tr w:rsidR="0080168B" w:rsidRPr="00017A75" w14:paraId="55DBECDF" w14:textId="77777777" w:rsidTr="006E0AA0">
        <w:tc>
          <w:tcPr>
            <w:tcW w:w="1696" w:type="dxa"/>
            <w:vAlign w:val="center"/>
          </w:tcPr>
          <w:p w14:paraId="71266889" w14:textId="452782B6" w:rsidR="0080168B" w:rsidRPr="00017A75" w:rsidRDefault="0080168B" w:rsidP="0080168B">
            <w:pPr>
              <w:pStyle w:val="Tabletext0"/>
            </w:pPr>
            <w:r w:rsidRPr="00EA2E28">
              <w:t>KE</w:t>
            </w:r>
            <w:r w:rsidR="00D332B3">
              <w:t>4</w:t>
            </w:r>
          </w:p>
        </w:tc>
        <w:tc>
          <w:tcPr>
            <w:tcW w:w="6154" w:type="dxa"/>
          </w:tcPr>
          <w:p w14:paraId="6985560A" w14:textId="1546B559" w:rsidR="0080168B" w:rsidRPr="00017A75" w:rsidRDefault="00D332B3" w:rsidP="0080168B">
            <w:pPr>
              <w:pStyle w:val="Tabletext0"/>
            </w:pPr>
            <w:r w:rsidRPr="00D332B3">
              <w:t>relevant legislation and regulations, including work health and safety (WHS) requirements, for project planning</w:t>
            </w:r>
          </w:p>
        </w:tc>
        <w:tc>
          <w:tcPr>
            <w:tcW w:w="2635" w:type="dxa"/>
          </w:tcPr>
          <w:p w14:paraId="3B42AAA7" w14:textId="77777777" w:rsidR="0080168B" w:rsidRPr="00017A75" w:rsidRDefault="0080168B" w:rsidP="0080168B">
            <w:pPr>
              <w:pStyle w:val="Tabletext0"/>
            </w:pPr>
          </w:p>
        </w:tc>
        <w:tc>
          <w:tcPr>
            <w:tcW w:w="1984" w:type="dxa"/>
          </w:tcPr>
          <w:p w14:paraId="0799AD86" w14:textId="77777777" w:rsidR="0080168B" w:rsidRPr="00017A75" w:rsidRDefault="0080168B" w:rsidP="0080168B">
            <w:pPr>
              <w:pStyle w:val="Tabletext0"/>
            </w:pPr>
          </w:p>
        </w:tc>
        <w:tc>
          <w:tcPr>
            <w:tcW w:w="1926" w:type="dxa"/>
            <w:shd w:val="clear" w:color="auto" w:fill="F3F9E6"/>
          </w:tcPr>
          <w:p w14:paraId="2DA2B3E4" w14:textId="77777777" w:rsidR="0080168B" w:rsidRPr="00017A75" w:rsidRDefault="0080168B" w:rsidP="0080168B">
            <w:pPr>
              <w:pStyle w:val="Tabletext0"/>
            </w:pPr>
          </w:p>
        </w:tc>
      </w:tr>
      <w:tr w:rsidR="005F7AEE" w:rsidRPr="00017A75" w14:paraId="17EA3CF2" w14:textId="77777777" w:rsidTr="006F2D5B">
        <w:tc>
          <w:tcPr>
            <w:tcW w:w="1696" w:type="dxa"/>
            <w:vAlign w:val="center"/>
          </w:tcPr>
          <w:p w14:paraId="711B05F1" w14:textId="0290D2FC" w:rsidR="005F7AEE" w:rsidRPr="00017A75" w:rsidRDefault="005F7AEE" w:rsidP="0080168B">
            <w:pPr>
              <w:pStyle w:val="Tabletext0"/>
            </w:pPr>
            <w:r w:rsidRPr="00EA2E28">
              <w:lastRenderedPageBreak/>
              <w:t>KE</w:t>
            </w:r>
            <w:r>
              <w:t>5</w:t>
            </w:r>
          </w:p>
        </w:tc>
        <w:tc>
          <w:tcPr>
            <w:tcW w:w="12699" w:type="dxa"/>
            <w:gridSpan w:val="4"/>
          </w:tcPr>
          <w:p w14:paraId="6C3DBF8C" w14:textId="41D13A01" w:rsidR="005F7AEE" w:rsidRPr="00017A75" w:rsidRDefault="005F7AEE" w:rsidP="0080168B">
            <w:pPr>
              <w:pStyle w:val="Tabletext0"/>
            </w:pPr>
            <w:r w:rsidRPr="00D332B3">
              <w:t>project management processes according to policies and procedures of the organisation and including:</w:t>
            </w:r>
          </w:p>
        </w:tc>
      </w:tr>
      <w:tr w:rsidR="0080168B" w:rsidRPr="00017A75" w14:paraId="530B762F" w14:textId="77777777" w:rsidTr="006E0AA0">
        <w:tc>
          <w:tcPr>
            <w:tcW w:w="1696" w:type="dxa"/>
            <w:vAlign w:val="center"/>
          </w:tcPr>
          <w:p w14:paraId="1030D6B9" w14:textId="601A4B23" w:rsidR="0080168B" w:rsidRPr="00017A75" w:rsidRDefault="0080168B" w:rsidP="0080168B">
            <w:pPr>
              <w:pStyle w:val="Tabletext0"/>
            </w:pPr>
            <w:r w:rsidRPr="00EA2E28">
              <w:t>KE</w:t>
            </w:r>
            <w:r w:rsidR="005F7AEE">
              <w:t>5.1</w:t>
            </w:r>
          </w:p>
        </w:tc>
        <w:tc>
          <w:tcPr>
            <w:tcW w:w="6154" w:type="dxa"/>
          </w:tcPr>
          <w:p w14:paraId="3CAA43A2" w14:textId="758EBA2D" w:rsidR="0080168B" w:rsidRPr="00017A75" w:rsidRDefault="005F7AEE" w:rsidP="0080168B">
            <w:pPr>
              <w:pStyle w:val="Tabletext0"/>
            </w:pPr>
            <w:r w:rsidRPr="005F7AEE">
              <w:t>lines of authority and approvals</w:t>
            </w:r>
          </w:p>
        </w:tc>
        <w:tc>
          <w:tcPr>
            <w:tcW w:w="2635" w:type="dxa"/>
          </w:tcPr>
          <w:p w14:paraId="6AF1822E" w14:textId="704E20DF" w:rsidR="0080168B" w:rsidRPr="00017A75" w:rsidRDefault="00952979" w:rsidP="0080168B">
            <w:pPr>
              <w:pStyle w:val="Tabletext0"/>
            </w:pPr>
            <w:r>
              <w:t xml:space="preserve">MPower108 Delegations and </w:t>
            </w:r>
            <w:proofErr w:type="gramStart"/>
            <w:r w:rsidR="00545F8B">
              <w:t>authorities</w:t>
            </w:r>
            <w:proofErr w:type="gramEnd"/>
            <w:r>
              <w:t xml:space="preserve"> policy and procedures</w:t>
            </w:r>
          </w:p>
        </w:tc>
        <w:tc>
          <w:tcPr>
            <w:tcW w:w="1984" w:type="dxa"/>
          </w:tcPr>
          <w:p w14:paraId="4E1C00DE" w14:textId="77777777" w:rsidR="0080168B" w:rsidRPr="00017A75" w:rsidRDefault="0080168B" w:rsidP="0080168B">
            <w:pPr>
              <w:pStyle w:val="Tabletext0"/>
            </w:pPr>
          </w:p>
        </w:tc>
        <w:tc>
          <w:tcPr>
            <w:tcW w:w="1926" w:type="dxa"/>
            <w:shd w:val="clear" w:color="auto" w:fill="F3F9E6"/>
          </w:tcPr>
          <w:p w14:paraId="235A1CB1" w14:textId="77777777" w:rsidR="0080168B" w:rsidRPr="00017A75" w:rsidRDefault="0080168B" w:rsidP="0080168B">
            <w:pPr>
              <w:pStyle w:val="Tabletext0"/>
            </w:pPr>
          </w:p>
        </w:tc>
      </w:tr>
      <w:tr w:rsidR="0080168B" w:rsidRPr="00017A75" w14:paraId="49C50A94" w14:textId="77777777" w:rsidTr="006E0AA0">
        <w:tc>
          <w:tcPr>
            <w:tcW w:w="1696" w:type="dxa"/>
            <w:vAlign w:val="center"/>
          </w:tcPr>
          <w:p w14:paraId="79C1D8A4" w14:textId="4A00145B" w:rsidR="0080168B" w:rsidRPr="00017A75" w:rsidRDefault="0080168B" w:rsidP="0080168B">
            <w:pPr>
              <w:pStyle w:val="Tabletext0"/>
            </w:pPr>
            <w:r w:rsidRPr="00EA2E28">
              <w:t>KE</w:t>
            </w:r>
            <w:r w:rsidR="005F7AEE">
              <w:t>5.2</w:t>
            </w:r>
          </w:p>
        </w:tc>
        <w:tc>
          <w:tcPr>
            <w:tcW w:w="6154" w:type="dxa"/>
          </w:tcPr>
          <w:p w14:paraId="1CA0F72D" w14:textId="3469C8EE" w:rsidR="0080168B" w:rsidRPr="00017A75" w:rsidRDefault="005F7AEE" w:rsidP="0080168B">
            <w:pPr>
              <w:pStyle w:val="Tabletext0"/>
            </w:pPr>
            <w:r>
              <w:t>quality assurance</w:t>
            </w:r>
          </w:p>
        </w:tc>
        <w:tc>
          <w:tcPr>
            <w:tcW w:w="2635" w:type="dxa"/>
          </w:tcPr>
          <w:p w14:paraId="66374CE4" w14:textId="77777777" w:rsidR="0080168B" w:rsidRPr="00017A75" w:rsidRDefault="0080168B" w:rsidP="0080168B">
            <w:pPr>
              <w:pStyle w:val="Tabletext0"/>
            </w:pPr>
          </w:p>
        </w:tc>
        <w:tc>
          <w:tcPr>
            <w:tcW w:w="1984" w:type="dxa"/>
          </w:tcPr>
          <w:p w14:paraId="728DB4F8" w14:textId="77777777" w:rsidR="0080168B" w:rsidRPr="00017A75" w:rsidRDefault="0080168B" w:rsidP="0080168B">
            <w:pPr>
              <w:pStyle w:val="Tabletext0"/>
            </w:pPr>
          </w:p>
        </w:tc>
        <w:tc>
          <w:tcPr>
            <w:tcW w:w="1926" w:type="dxa"/>
            <w:shd w:val="clear" w:color="auto" w:fill="F3F9E6"/>
          </w:tcPr>
          <w:p w14:paraId="41648EBF" w14:textId="652E6687" w:rsidR="0080168B" w:rsidRPr="00017A75" w:rsidRDefault="0080168B" w:rsidP="0080168B">
            <w:pPr>
              <w:pStyle w:val="Tabletext0"/>
            </w:pPr>
          </w:p>
        </w:tc>
      </w:tr>
      <w:tr w:rsidR="0080168B" w:rsidRPr="00017A75" w14:paraId="4E8C1B55" w14:textId="77777777" w:rsidTr="006E0AA0">
        <w:tc>
          <w:tcPr>
            <w:tcW w:w="1696" w:type="dxa"/>
            <w:vAlign w:val="center"/>
          </w:tcPr>
          <w:p w14:paraId="2733BDC3" w14:textId="006F75B3" w:rsidR="0080168B" w:rsidRPr="00017A75" w:rsidRDefault="0080168B" w:rsidP="0080168B">
            <w:pPr>
              <w:pStyle w:val="Tabletext0"/>
            </w:pPr>
            <w:r w:rsidRPr="00EA2E28">
              <w:t>KE</w:t>
            </w:r>
            <w:r w:rsidR="005F7AEE">
              <w:t>5.3</w:t>
            </w:r>
          </w:p>
        </w:tc>
        <w:tc>
          <w:tcPr>
            <w:tcW w:w="6154" w:type="dxa"/>
          </w:tcPr>
          <w:p w14:paraId="0703AE32" w14:textId="3B84A10F" w:rsidR="0080168B" w:rsidRPr="00017A75" w:rsidRDefault="005F7AEE" w:rsidP="0080168B">
            <w:pPr>
              <w:pStyle w:val="Tabletext0"/>
            </w:pPr>
            <w:r>
              <w:t>human resources</w:t>
            </w:r>
          </w:p>
        </w:tc>
        <w:tc>
          <w:tcPr>
            <w:tcW w:w="2635" w:type="dxa"/>
          </w:tcPr>
          <w:p w14:paraId="333E6B2A" w14:textId="7E59B46D" w:rsidR="0080168B" w:rsidRPr="00017A75" w:rsidRDefault="00C109F3" w:rsidP="0080168B">
            <w:pPr>
              <w:pStyle w:val="Tabletext0"/>
            </w:pPr>
            <w:r>
              <w:t>MPower108 Recruitment policy and procedures</w:t>
            </w:r>
          </w:p>
        </w:tc>
        <w:tc>
          <w:tcPr>
            <w:tcW w:w="1984" w:type="dxa"/>
          </w:tcPr>
          <w:p w14:paraId="7CA1EA2B" w14:textId="6EDF5671" w:rsidR="0080168B" w:rsidRPr="00017A75" w:rsidRDefault="00C109F3" w:rsidP="0080168B">
            <w:pPr>
              <w:pStyle w:val="Tabletext0"/>
            </w:pPr>
            <w:r>
              <w:t>MPower108 Skills requirement</w:t>
            </w:r>
            <w:r w:rsidR="00545F8B">
              <w:t>s</w:t>
            </w:r>
            <w:r>
              <w:t xml:space="preserve"> template</w:t>
            </w:r>
          </w:p>
        </w:tc>
        <w:tc>
          <w:tcPr>
            <w:tcW w:w="1926" w:type="dxa"/>
            <w:shd w:val="clear" w:color="auto" w:fill="F3F9E6"/>
          </w:tcPr>
          <w:p w14:paraId="6AA17180" w14:textId="4020468C" w:rsidR="0080168B" w:rsidRPr="00017A75" w:rsidRDefault="0080168B" w:rsidP="0080168B">
            <w:pPr>
              <w:pStyle w:val="Tabletext0"/>
            </w:pPr>
          </w:p>
        </w:tc>
      </w:tr>
      <w:tr w:rsidR="0080168B" w:rsidRPr="00017A75" w14:paraId="10457498" w14:textId="77777777" w:rsidTr="006E0AA0">
        <w:tc>
          <w:tcPr>
            <w:tcW w:w="1696" w:type="dxa"/>
            <w:vAlign w:val="center"/>
          </w:tcPr>
          <w:p w14:paraId="700171EE" w14:textId="79633605" w:rsidR="0080168B" w:rsidRPr="00017A75" w:rsidRDefault="0080168B" w:rsidP="0080168B">
            <w:pPr>
              <w:pStyle w:val="Tabletext0"/>
            </w:pPr>
            <w:r w:rsidRPr="00EA2E28">
              <w:t>KE</w:t>
            </w:r>
            <w:r w:rsidR="005F7AEE">
              <w:t>5.4</w:t>
            </w:r>
          </w:p>
        </w:tc>
        <w:tc>
          <w:tcPr>
            <w:tcW w:w="6154" w:type="dxa"/>
          </w:tcPr>
          <w:p w14:paraId="027CA071" w14:textId="40E4CA2B" w:rsidR="0080168B" w:rsidRPr="00017A75" w:rsidRDefault="005F7AEE" w:rsidP="0080168B">
            <w:pPr>
              <w:pStyle w:val="Tabletext0"/>
            </w:pPr>
            <w:r>
              <w:t>budgets and finance</w:t>
            </w:r>
          </w:p>
        </w:tc>
        <w:tc>
          <w:tcPr>
            <w:tcW w:w="2635" w:type="dxa"/>
          </w:tcPr>
          <w:p w14:paraId="0223AE9A" w14:textId="7E779A4D" w:rsidR="0080168B" w:rsidRPr="00017A75" w:rsidRDefault="00C109F3" w:rsidP="0080168B">
            <w:pPr>
              <w:pStyle w:val="Tabletext0"/>
            </w:pPr>
            <w:r>
              <w:t>MPower108 Delegations and approvals policy and procedures</w:t>
            </w:r>
          </w:p>
        </w:tc>
        <w:tc>
          <w:tcPr>
            <w:tcW w:w="1984" w:type="dxa"/>
          </w:tcPr>
          <w:p w14:paraId="2DEDE91F" w14:textId="77777777" w:rsidR="0080168B" w:rsidRPr="00017A75" w:rsidRDefault="0080168B" w:rsidP="0080168B">
            <w:pPr>
              <w:pStyle w:val="Tabletext0"/>
            </w:pPr>
          </w:p>
        </w:tc>
        <w:tc>
          <w:tcPr>
            <w:tcW w:w="1926" w:type="dxa"/>
            <w:shd w:val="clear" w:color="auto" w:fill="F3F9E6"/>
          </w:tcPr>
          <w:p w14:paraId="1B1503F4" w14:textId="313F4C37" w:rsidR="0080168B" w:rsidRPr="00017A75" w:rsidRDefault="0080168B" w:rsidP="0080168B">
            <w:pPr>
              <w:pStyle w:val="Tabletext0"/>
            </w:pPr>
          </w:p>
        </w:tc>
      </w:tr>
      <w:tr w:rsidR="005F7AEE" w:rsidRPr="00017A75" w14:paraId="304035B2" w14:textId="77777777" w:rsidTr="006E0AA0">
        <w:tc>
          <w:tcPr>
            <w:tcW w:w="1696" w:type="dxa"/>
            <w:vAlign w:val="center"/>
          </w:tcPr>
          <w:p w14:paraId="661513C3" w14:textId="1D804401" w:rsidR="005F7AEE" w:rsidRPr="00EA2E28" w:rsidRDefault="005F7AEE" w:rsidP="0080168B">
            <w:pPr>
              <w:pStyle w:val="Tabletext0"/>
            </w:pPr>
            <w:r>
              <w:t>KE5..5</w:t>
            </w:r>
          </w:p>
        </w:tc>
        <w:tc>
          <w:tcPr>
            <w:tcW w:w="6154" w:type="dxa"/>
          </w:tcPr>
          <w:p w14:paraId="51A41B2C" w14:textId="7B79A78A" w:rsidR="005F7AEE" w:rsidRPr="00EA2E28" w:rsidRDefault="005F7AEE" w:rsidP="0080168B">
            <w:pPr>
              <w:pStyle w:val="Tabletext0"/>
            </w:pPr>
            <w:r>
              <w:t>risk management</w:t>
            </w:r>
          </w:p>
        </w:tc>
        <w:tc>
          <w:tcPr>
            <w:tcW w:w="2635" w:type="dxa"/>
          </w:tcPr>
          <w:p w14:paraId="1FB34014" w14:textId="77777777" w:rsidR="005F7AEE" w:rsidRPr="00017A75" w:rsidRDefault="005F7AEE" w:rsidP="0080168B">
            <w:pPr>
              <w:pStyle w:val="Tabletext0"/>
            </w:pPr>
          </w:p>
        </w:tc>
        <w:tc>
          <w:tcPr>
            <w:tcW w:w="1984" w:type="dxa"/>
          </w:tcPr>
          <w:p w14:paraId="11CC9FA6" w14:textId="60D7531D" w:rsidR="005F7AEE" w:rsidRDefault="00952979" w:rsidP="0080168B">
            <w:pPr>
              <w:pStyle w:val="Tabletext0"/>
            </w:pPr>
            <w:r>
              <w:t xml:space="preserve">MPower108 Risk management </w:t>
            </w:r>
            <w:r w:rsidR="00545F8B">
              <w:t xml:space="preserve">plan </w:t>
            </w:r>
            <w:r>
              <w:t>template</w:t>
            </w:r>
          </w:p>
          <w:p w14:paraId="4D29981A" w14:textId="77777777" w:rsidR="00952979" w:rsidRDefault="00952979" w:rsidP="0080168B">
            <w:pPr>
              <w:pStyle w:val="Tabletext0"/>
            </w:pPr>
            <w:r>
              <w:t>MPower108 Risk register template</w:t>
            </w:r>
          </w:p>
          <w:p w14:paraId="3AADF19E" w14:textId="0C166512" w:rsidR="00952979" w:rsidRPr="00017A75" w:rsidRDefault="00952979" w:rsidP="0080168B">
            <w:pPr>
              <w:pStyle w:val="Tabletext0"/>
            </w:pPr>
            <w:r>
              <w:t>MPower108 Risk action plan</w:t>
            </w:r>
            <w:r w:rsidR="00545F8B">
              <w:t xml:space="preserve"> template</w:t>
            </w:r>
          </w:p>
        </w:tc>
        <w:tc>
          <w:tcPr>
            <w:tcW w:w="1926" w:type="dxa"/>
            <w:shd w:val="clear" w:color="auto" w:fill="F3F9E6"/>
          </w:tcPr>
          <w:p w14:paraId="3E1B16A3" w14:textId="77777777" w:rsidR="005F7AEE" w:rsidRPr="00017A75" w:rsidRDefault="005F7AEE" w:rsidP="0080168B">
            <w:pPr>
              <w:pStyle w:val="Tabletext0"/>
            </w:pPr>
          </w:p>
        </w:tc>
      </w:tr>
      <w:tr w:rsidR="005F7AEE" w:rsidRPr="00017A75" w14:paraId="6A0C1AA4" w14:textId="77777777" w:rsidTr="006E0AA0">
        <w:tc>
          <w:tcPr>
            <w:tcW w:w="1696" w:type="dxa"/>
            <w:vAlign w:val="center"/>
          </w:tcPr>
          <w:p w14:paraId="12E306B2" w14:textId="3083CE51" w:rsidR="005F7AEE" w:rsidRPr="00EA2E28" w:rsidRDefault="005F7AEE" w:rsidP="0080168B">
            <w:pPr>
              <w:pStyle w:val="Tabletext0"/>
            </w:pPr>
            <w:r>
              <w:t>KE5.6</w:t>
            </w:r>
          </w:p>
        </w:tc>
        <w:tc>
          <w:tcPr>
            <w:tcW w:w="6154" w:type="dxa"/>
          </w:tcPr>
          <w:p w14:paraId="2A84841A" w14:textId="36F2B5C1" w:rsidR="005F7AEE" w:rsidRPr="00EA2E28" w:rsidRDefault="005F7AEE" w:rsidP="0080168B">
            <w:pPr>
              <w:pStyle w:val="Tabletext0"/>
            </w:pPr>
            <w:r>
              <w:t>recordkeeping</w:t>
            </w:r>
          </w:p>
        </w:tc>
        <w:tc>
          <w:tcPr>
            <w:tcW w:w="2635" w:type="dxa"/>
          </w:tcPr>
          <w:p w14:paraId="38CC9E15" w14:textId="77777777" w:rsidR="005F7AEE" w:rsidRPr="00017A75" w:rsidRDefault="005F7AEE" w:rsidP="0080168B">
            <w:pPr>
              <w:pStyle w:val="Tabletext0"/>
            </w:pPr>
          </w:p>
        </w:tc>
        <w:tc>
          <w:tcPr>
            <w:tcW w:w="1984" w:type="dxa"/>
          </w:tcPr>
          <w:p w14:paraId="1CD94DCB" w14:textId="77777777" w:rsidR="005F7AEE" w:rsidRPr="00017A75" w:rsidRDefault="005F7AEE" w:rsidP="0080168B">
            <w:pPr>
              <w:pStyle w:val="Tabletext0"/>
            </w:pPr>
          </w:p>
        </w:tc>
        <w:tc>
          <w:tcPr>
            <w:tcW w:w="1926" w:type="dxa"/>
            <w:shd w:val="clear" w:color="auto" w:fill="F3F9E6"/>
          </w:tcPr>
          <w:p w14:paraId="578A2722" w14:textId="77777777" w:rsidR="005F7AEE" w:rsidRPr="00017A75" w:rsidRDefault="005F7AEE" w:rsidP="0080168B">
            <w:pPr>
              <w:pStyle w:val="Tabletext0"/>
            </w:pPr>
          </w:p>
        </w:tc>
      </w:tr>
      <w:tr w:rsidR="005F7AEE" w:rsidRPr="00017A75" w14:paraId="34C69A14" w14:textId="77777777" w:rsidTr="006E0AA0">
        <w:tc>
          <w:tcPr>
            <w:tcW w:w="1696" w:type="dxa"/>
            <w:vAlign w:val="center"/>
          </w:tcPr>
          <w:p w14:paraId="13C5B8AB" w14:textId="577103D2" w:rsidR="005F7AEE" w:rsidRPr="00EA2E28" w:rsidRDefault="005F7AEE" w:rsidP="0080168B">
            <w:pPr>
              <w:pStyle w:val="Tabletext0"/>
            </w:pPr>
            <w:r>
              <w:t>KE5.7</w:t>
            </w:r>
          </w:p>
        </w:tc>
        <w:tc>
          <w:tcPr>
            <w:tcW w:w="6154" w:type="dxa"/>
          </w:tcPr>
          <w:p w14:paraId="234A283A" w14:textId="7E89B136" w:rsidR="005F7AEE" w:rsidRDefault="005F7AEE" w:rsidP="0080168B">
            <w:pPr>
              <w:pStyle w:val="Tabletext0"/>
            </w:pPr>
            <w:r>
              <w:t>reporting</w:t>
            </w:r>
          </w:p>
        </w:tc>
        <w:tc>
          <w:tcPr>
            <w:tcW w:w="2635" w:type="dxa"/>
          </w:tcPr>
          <w:p w14:paraId="6EF60412" w14:textId="77777777" w:rsidR="005F7AEE" w:rsidRPr="00017A75" w:rsidRDefault="005F7AEE" w:rsidP="0080168B">
            <w:pPr>
              <w:pStyle w:val="Tabletext0"/>
            </w:pPr>
          </w:p>
        </w:tc>
        <w:tc>
          <w:tcPr>
            <w:tcW w:w="1984" w:type="dxa"/>
          </w:tcPr>
          <w:p w14:paraId="6F071FEC" w14:textId="77777777" w:rsidR="005F7AEE" w:rsidRPr="00017A75" w:rsidRDefault="005F7AEE" w:rsidP="0080168B">
            <w:pPr>
              <w:pStyle w:val="Tabletext0"/>
            </w:pPr>
          </w:p>
        </w:tc>
        <w:tc>
          <w:tcPr>
            <w:tcW w:w="1926" w:type="dxa"/>
            <w:shd w:val="clear" w:color="auto" w:fill="F3F9E6"/>
          </w:tcPr>
          <w:p w14:paraId="7F608476" w14:textId="77777777" w:rsidR="005F7AEE" w:rsidRPr="00017A75" w:rsidRDefault="005F7AEE" w:rsidP="0080168B">
            <w:pPr>
              <w:pStyle w:val="Tabletext0"/>
            </w:pPr>
          </w:p>
        </w:tc>
      </w:tr>
      <w:tr w:rsidR="0080168B" w:rsidRPr="00017A75" w14:paraId="4EB3588F" w14:textId="77777777" w:rsidTr="00DA2346">
        <w:tc>
          <w:tcPr>
            <w:tcW w:w="14395" w:type="dxa"/>
            <w:gridSpan w:val="5"/>
            <w:shd w:val="clear" w:color="auto" w:fill="F3F9E6" w:themeFill="background2"/>
          </w:tcPr>
          <w:p w14:paraId="7A955A3A" w14:textId="625560BE" w:rsidR="0080168B" w:rsidRPr="00017A75" w:rsidRDefault="0080168B" w:rsidP="0080168B">
            <w:pPr>
              <w:pStyle w:val="Tabletext0"/>
            </w:pPr>
            <w:r w:rsidRPr="00BF4F1D">
              <w:rPr>
                <w:b/>
                <w:bCs/>
                <w:color w:val="auto"/>
              </w:rPr>
              <w:t xml:space="preserve">Foundation Skills </w:t>
            </w:r>
          </w:p>
        </w:tc>
      </w:tr>
      <w:tr w:rsidR="00DB27F2" w:rsidRPr="00017A75" w14:paraId="36C74412" w14:textId="77777777" w:rsidTr="006E0AA0">
        <w:tc>
          <w:tcPr>
            <w:tcW w:w="1696" w:type="dxa"/>
            <w:vAlign w:val="center"/>
          </w:tcPr>
          <w:p w14:paraId="51593898" w14:textId="6CD3C964" w:rsidR="00DB27F2" w:rsidRPr="00017A75" w:rsidRDefault="005F7AEE" w:rsidP="0080168B">
            <w:pPr>
              <w:pStyle w:val="Tabletext0"/>
            </w:pPr>
            <w:r>
              <w:lastRenderedPageBreak/>
              <w:t>Reading</w:t>
            </w:r>
          </w:p>
        </w:tc>
        <w:tc>
          <w:tcPr>
            <w:tcW w:w="6154" w:type="dxa"/>
            <w:vAlign w:val="center"/>
          </w:tcPr>
          <w:p w14:paraId="66DD0678" w14:textId="41395174" w:rsidR="00DB27F2" w:rsidRPr="005F7AEE" w:rsidRDefault="005F7AEE" w:rsidP="002D4494">
            <w:pPr>
              <w:pStyle w:val="StandardBullets0"/>
              <w:rPr>
                <w:sz w:val="20"/>
                <w:szCs w:val="20"/>
              </w:rPr>
            </w:pPr>
            <w:r>
              <w:rPr>
                <w:sz w:val="20"/>
                <w:szCs w:val="20"/>
              </w:rPr>
              <w:t xml:space="preserve">Read </w:t>
            </w:r>
            <w:r w:rsidR="00DB27F2" w:rsidRPr="00AF69C6">
              <w:rPr>
                <w:sz w:val="20"/>
                <w:szCs w:val="20"/>
              </w:rPr>
              <w:t xml:space="preserve">1: </w:t>
            </w:r>
            <w:r w:rsidR="002D4494" w:rsidRPr="002D4494">
              <w:rPr>
                <w:sz w:val="20"/>
                <w:szCs w:val="20"/>
              </w:rPr>
              <w:t>Organises, evaluates and critiques ideas and information from a range of complex texts</w:t>
            </w:r>
          </w:p>
        </w:tc>
        <w:tc>
          <w:tcPr>
            <w:tcW w:w="2635" w:type="dxa"/>
          </w:tcPr>
          <w:p w14:paraId="235596F7" w14:textId="77777777" w:rsidR="00DB27F2" w:rsidRDefault="00C109F3" w:rsidP="0080168B">
            <w:pPr>
              <w:pStyle w:val="Tabletext0"/>
            </w:pPr>
            <w:r>
              <w:t>MPower108 Procurement policy and procedures</w:t>
            </w:r>
          </w:p>
          <w:p w14:paraId="3ED50433" w14:textId="0E8E07D1" w:rsidR="002D4494" w:rsidRDefault="002D4494" w:rsidP="0080168B">
            <w:pPr>
              <w:pStyle w:val="Tabletext0"/>
            </w:pPr>
            <w:r>
              <w:t xml:space="preserve">MPower108 Delegations and </w:t>
            </w:r>
            <w:proofErr w:type="gramStart"/>
            <w:r>
              <w:t>authorit</w:t>
            </w:r>
            <w:r w:rsidR="00545F8B">
              <w:t>ies</w:t>
            </w:r>
            <w:proofErr w:type="gramEnd"/>
            <w:r>
              <w:t xml:space="preserve"> policy and procedures</w:t>
            </w:r>
          </w:p>
          <w:p w14:paraId="197DF9E8" w14:textId="77777777" w:rsidR="002D4494" w:rsidRDefault="002D4494" w:rsidP="0080168B">
            <w:pPr>
              <w:pStyle w:val="Tabletext0"/>
            </w:pPr>
            <w:r>
              <w:t>MPower108 Communications policy and procedures</w:t>
            </w:r>
          </w:p>
          <w:p w14:paraId="484E0EF9" w14:textId="10E8F6BA" w:rsidR="002D4494" w:rsidRPr="00017A75" w:rsidRDefault="002D4494" w:rsidP="0080168B">
            <w:pPr>
              <w:pStyle w:val="Tabletext0"/>
            </w:pPr>
            <w:r>
              <w:t>MPower108 Recruitment policy and procedures</w:t>
            </w:r>
          </w:p>
        </w:tc>
        <w:tc>
          <w:tcPr>
            <w:tcW w:w="1984" w:type="dxa"/>
          </w:tcPr>
          <w:p w14:paraId="75A13714" w14:textId="663D6B68" w:rsidR="00C109F3" w:rsidRPr="00017A75" w:rsidRDefault="00C109F3" w:rsidP="0080168B">
            <w:pPr>
              <w:pStyle w:val="Tabletext0"/>
            </w:pPr>
          </w:p>
        </w:tc>
        <w:tc>
          <w:tcPr>
            <w:tcW w:w="1926" w:type="dxa"/>
            <w:vMerge w:val="restart"/>
            <w:shd w:val="clear" w:color="auto" w:fill="F3F9E6"/>
          </w:tcPr>
          <w:p w14:paraId="626F46FA" w14:textId="77777777" w:rsidR="00DB27F2" w:rsidRDefault="00DB27F2" w:rsidP="00FC7F51">
            <w:pPr>
              <w:pStyle w:val="Tabletext0"/>
            </w:pPr>
          </w:p>
          <w:p w14:paraId="21C023E2" w14:textId="77777777" w:rsidR="005F7AEE" w:rsidRDefault="005F7AEE" w:rsidP="00FC7F51">
            <w:pPr>
              <w:pStyle w:val="Tabletext0"/>
            </w:pPr>
          </w:p>
          <w:p w14:paraId="44CAE530" w14:textId="6202D55C" w:rsidR="005F7AEE" w:rsidRPr="00017A75" w:rsidRDefault="005F7AEE" w:rsidP="00FC7F51">
            <w:pPr>
              <w:pStyle w:val="Tabletext0"/>
            </w:pPr>
          </w:p>
        </w:tc>
      </w:tr>
      <w:tr w:rsidR="00DB27F2" w:rsidRPr="00017A75" w14:paraId="4B92AB3E" w14:textId="77777777" w:rsidTr="006E0AA0">
        <w:tc>
          <w:tcPr>
            <w:tcW w:w="1696" w:type="dxa"/>
            <w:vAlign w:val="center"/>
          </w:tcPr>
          <w:p w14:paraId="158B3405" w14:textId="1DD074C3" w:rsidR="00DB27F2" w:rsidRPr="00017A75" w:rsidRDefault="005F7AEE" w:rsidP="0080168B">
            <w:pPr>
              <w:pStyle w:val="Tabletext0"/>
            </w:pPr>
            <w:r>
              <w:t>Writing</w:t>
            </w:r>
          </w:p>
        </w:tc>
        <w:tc>
          <w:tcPr>
            <w:tcW w:w="6154" w:type="dxa"/>
          </w:tcPr>
          <w:p w14:paraId="3B6A9798" w14:textId="77777777" w:rsidR="002D4494" w:rsidRDefault="005F7AEE" w:rsidP="005F7AEE">
            <w:pPr>
              <w:pStyle w:val="TableListParagraph"/>
              <w:rPr>
                <w:sz w:val="20"/>
              </w:rPr>
            </w:pPr>
            <w:r>
              <w:rPr>
                <w:sz w:val="20"/>
              </w:rPr>
              <w:t>Write</w:t>
            </w:r>
            <w:r w:rsidR="00DB27F2" w:rsidRPr="00AF69C6">
              <w:rPr>
                <w:sz w:val="20"/>
              </w:rPr>
              <w:t xml:space="preserve"> 1: </w:t>
            </w:r>
            <w:r w:rsidR="002D4494" w:rsidRPr="002D4494">
              <w:rPr>
                <w:sz w:val="20"/>
              </w:rPr>
              <w:t>Develops plans, reports and recommendations using vocabulary, structure and conventions appropriate to text</w:t>
            </w:r>
          </w:p>
          <w:p w14:paraId="18575040" w14:textId="1B838E23" w:rsidR="00DB27F2" w:rsidRPr="005F7AEE" w:rsidRDefault="005F7AEE" w:rsidP="005F7AEE">
            <w:pPr>
              <w:pStyle w:val="TableListParagraph"/>
              <w:rPr>
                <w:sz w:val="20"/>
              </w:rPr>
            </w:pPr>
            <w:r w:rsidRPr="005F7AEE">
              <w:rPr>
                <w:sz w:val="20"/>
              </w:rPr>
              <w:t>Write</w:t>
            </w:r>
            <w:r w:rsidR="00DB27F2" w:rsidRPr="005F7AEE">
              <w:rPr>
                <w:sz w:val="20"/>
              </w:rPr>
              <w:t xml:space="preserve"> 2: </w:t>
            </w:r>
            <w:r w:rsidR="002D4494" w:rsidRPr="002D4494">
              <w:rPr>
                <w:sz w:val="20"/>
              </w:rPr>
              <w:t>Establishes and maintains records according to organisational requirements</w:t>
            </w:r>
          </w:p>
        </w:tc>
        <w:tc>
          <w:tcPr>
            <w:tcW w:w="2635" w:type="dxa"/>
          </w:tcPr>
          <w:p w14:paraId="12657902" w14:textId="7F2DBBCE" w:rsidR="002D4494" w:rsidRDefault="002D4494" w:rsidP="002D4494">
            <w:pPr>
              <w:pStyle w:val="Tabletext0"/>
            </w:pPr>
            <w:r>
              <w:t>MPower108 Communications policy and procedures</w:t>
            </w:r>
          </w:p>
          <w:p w14:paraId="188AC520" w14:textId="3DA87BBD" w:rsidR="002D4494" w:rsidRDefault="002D4494" w:rsidP="002D4494">
            <w:pPr>
              <w:pStyle w:val="Tabletext0"/>
            </w:pPr>
            <w:r>
              <w:t>MPower108 Recruitment policy and procedures</w:t>
            </w:r>
          </w:p>
          <w:p w14:paraId="039FC9AC" w14:textId="34727119" w:rsidR="002D4494" w:rsidRDefault="002D4494" w:rsidP="002D4494">
            <w:pPr>
              <w:pStyle w:val="Tabletext0"/>
            </w:pPr>
            <w:r>
              <w:t>MPower108 Procurement policy and procedures</w:t>
            </w:r>
          </w:p>
          <w:p w14:paraId="25699C55" w14:textId="6806303F" w:rsidR="002D4494" w:rsidRDefault="002D4494" w:rsidP="002D4494">
            <w:pPr>
              <w:pStyle w:val="Tabletext0"/>
            </w:pPr>
            <w:r>
              <w:t>MPower108 Continuous improvement policy and procedures</w:t>
            </w:r>
          </w:p>
          <w:p w14:paraId="68AE7613" w14:textId="77777777" w:rsidR="00DB27F2" w:rsidRPr="00017A75" w:rsidRDefault="00DB27F2" w:rsidP="0080168B">
            <w:pPr>
              <w:pStyle w:val="Tabletext0"/>
            </w:pPr>
          </w:p>
        </w:tc>
        <w:tc>
          <w:tcPr>
            <w:tcW w:w="1984" w:type="dxa"/>
          </w:tcPr>
          <w:p w14:paraId="462656B4" w14:textId="77777777" w:rsidR="002D4494" w:rsidRDefault="002D4494" w:rsidP="002D4494">
            <w:pPr>
              <w:pStyle w:val="Tabletext0"/>
            </w:pPr>
            <w:r>
              <w:t>MPower108 Project scope template</w:t>
            </w:r>
          </w:p>
          <w:p w14:paraId="565B1BC9" w14:textId="77777777" w:rsidR="00DB27F2" w:rsidRDefault="002D4494" w:rsidP="002D4494">
            <w:pPr>
              <w:pStyle w:val="Tabletext0"/>
            </w:pPr>
            <w:r>
              <w:t>MPower108 Project stakeholder register</w:t>
            </w:r>
          </w:p>
          <w:p w14:paraId="0045E216" w14:textId="1C32F209" w:rsidR="002D4494" w:rsidRDefault="002D4494" w:rsidP="002D4494">
            <w:pPr>
              <w:pStyle w:val="Tabletext0"/>
            </w:pPr>
            <w:r>
              <w:t xml:space="preserve">MPower108 Risk management </w:t>
            </w:r>
            <w:r w:rsidR="00545F8B">
              <w:t xml:space="preserve">plan </w:t>
            </w:r>
            <w:r>
              <w:t>template</w:t>
            </w:r>
          </w:p>
          <w:p w14:paraId="13FF2755" w14:textId="77777777" w:rsidR="002D4494" w:rsidRDefault="002D4494" w:rsidP="002D4494">
            <w:pPr>
              <w:pStyle w:val="Tabletext0"/>
            </w:pPr>
            <w:r>
              <w:t>MPower108 Risk register template</w:t>
            </w:r>
          </w:p>
          <w:p w14:paraId="44ABB025" w14:textId="6036923C" w:rsidR="002D4494" w:rsidRDefault="002D4494" w:rsidP="002D4494">
            <w:pPr>
              <w:pStyle w:val="Tabletext0"/>
            </w:pPr>
            <w:r>
              <w:t>MPower108 Risk action plan</w:t>
            </w:r>
            <w:r w:rsidR="00545F8B">
              <w:t xml:space="preserve"> template</w:t>
            </w:r>
          </w:p>
          <w:p w14:paraId="22D3BE01" w14:textId="2894F3B2" w:rsidR="002D4494" w:rsidRDefault="002D4494" w:rsidP="002D4494">
            <w:pPr>
              <w:pStyle w:val="Tabletext0"/>
            </w:pPr>
            <w:r>
              <w:t>MPower108 Skills requirement</w:t>
            </w:r>
            <w:r w:rsidR="00545F8B">
              <w:t>s</w:t>
            </w:r>
            <w:r>
              <w:t xml:space="preserve"> template</w:t>
            </w:r>
          </w:p>
          <w:p w14:paraId="58872BA7" w14:textId="5E3161AD" w:rsidR="002D4494" w:rsidRDefault="002D4494" w:rsidP="002D4494">
            <w:pPr>
              <w:pStyle w:val="Tabletext0"/>
            </w:pPr>
            <w:r>
              <w:lastRenderedPageBreak/>
              <w:t xml:space="preserve">MPower108 Continuous improvement </w:t>
            </w:r>
            <w:r w:rsidR="006A67F9">
              <w:t>plan</w:t>
            </w:r>
            <w:r w:rsidR="00545F8B">
              <w:t xml:space="preserve"> template</w:t>
            </w:r>
          </w:p>
          <w:p w14:paraId="378E0408" w14:textId="77777777" w:rsidR="002D4494" w:rsidRDefault="002D4494" w:rsidP="002D4494">
            <w:pPr>
              <w:pStyle w:val="Tabletext0"/>
            </w:pPr>
            <w:r>
              <w:t>MPower108 Project completion template</w:t>
            </w:r>
          </w:p>
          <w:p w14:paraId="51B6EA27" w14:textId="277D0350" w:rsidR="002D4494" w:rsidRDefault="002D4494" w:rsidP="002D4494">
            <w:pPr>
              <w:pStyle w:val="Tabletext0"/>
            </w:pPr>
            <w:r>
              <w:t>MPower108 Communication plan template</w:t>
            </w:r>
          </w:p>
          <w:p w14:paraId="7BEAF5EA" w14:textId="37194F88" w:rsidR="002D4494" w:rsidRDefault="002D4494" w:rsidP="002D4494">
            <w:pPr>
              <w:pStyle w:val="Tabletext0"/>
            </w:pPr>
            <w:r>
              <w:t>MPower108 Meeting agenda</w:t>
            </w:r>
            <w:r w:rsidR="00891923">
              <w:t xml:space="preserve"> template</w:t>
            </w:r>
          </w:p>
          <w:p w14:paraId="177780FB" w14:textId="1C49B437" w:rsidR="002D4494" w:rsidRDefault="002D4494" w:rsidP="002D4494">
            <w:pPr>
              <w:pStyle w:val="Tabletext0"/>
            </w:pPr>
            <w:r>
              <w:t>MPower108 Meeting minutes</w:t>
            </w:r>
            <w:r w:rsidR="00891923">
              <w:t xml:space="preserve"> template</w:t>
            </w:r>
          </w:p>
          <w:p w14:paraId="6B63D6CC" w14:textId="77777777" w:rsidR="002D4494" w:rsidRDefault="002D4494" w:rsidP="002D4494">
            <w:pPr>
              <w:pStyle w:val="Tabletext0"/>
            </w:pPr>
            <w:r>
              <w:t>MPower108 Email template</w:t>
            </w:r>
          </w:p>
          <w:p w14:paraId="07F4940B" w14:textId="4A54C73A" w:rsidR="00F23F90" w:rsidRPr="00017A75" w:rsidRDefault="00F23F90" w:rsidP="002D4494">
            <w:pPr>
              <w:pStyle w:val="Tabletext0"/>
            </w:pPr>
            <w:r>
              <w:t>MPower108 Report template</w:t>
            </w:r>
          </w:p>
        </w:tc>
        <w:tc>
          <w:tcPr>
            <w:tcW w:w="1926" w:type="dxa"/>
            <w:vMerge/>
            <w:shd w:val="clear" w:color="auto" w:fill="F3F9E6"/>
          </w:tcPr>
          <w:p w14:paraId="4CE01501" w14:textId="77777777" w:rsidR="00DB27F2" w:rsidRPr="00017A75" w:rsidRDefault="00DB27F2" w:rsidP="0080168B">
            <w:pPr>
              <w:pStyle w:val="Tabletext0"/>
            </w:pPr>
          </w:p>
        </w:tc>
      </w:tr>
      <w:tr w:rsidR="005F7AEE" w:rsidRPr="00017A75" w14:paraId="701837EE" w14:textId="77777777" w:rsidTr="006E0AA0">
        <w:tc>
          <w:tcPr>
            <w:tcW w:w="1696" w:type="dxa"/>
            <w:vAlign w:val="center"/>
          </w:tcPr>
          <w:p w14:paraId="6168250C" w14:textId="5F449393" w:rsidR="005F7AEE" w:rsidRDefault="005F7AEE" w:rsidP="0080168B">
            <w:pPr>
              <w:pStyle w:val="Tabletext0"/>
            </w:pPr>
            <w:r>
              <w:t>Numeracy</w:t>
            </w:r>
          </w:p>
        </w:tc>
        <w:tc>
          <w:tcPr>
            <w:tcW w:w="6154" w:type="dxa"/>
          </w:tcPr>
          <w:p w14:paraId="73623564" w14:textId="59A3EE6C" w:rsidR="005F7AEE" w:rsidRPr="005F7AEE" w:rsidRDefault="005F7AEE" w:rsidP="005F7AEE">
            <w:pPr>
              <w:pStyle w:val="TableListParagraph"/>
              <w:rPr>
                <w:sz w:val="20"/>
              </w:rPr>
            </w:pPr>
            <w:r w:rsidRPr="005F7AEE">
              <w:rPr>
                <w:sz w:val="20"/>
              </w:rPr>
              <w:t xml:space="preserve">Numeracy 1: </w:t>
            </w:r>
            <w:r w:rsidR="002D4494" w:rsidRPr="002D4494">
              <w:rPr>
                <w:sz w:val="20"/>
              </w:rPr>
              <w:t>Uses formal and some informal, oral and written mathematical language and representation to prepare and communicate budgetary and financial information</w:t>
            </w:r>
          </w:p>
        </w:tc>
        <w:tc>
          <w:tcPr>
            <w:tcW w:w="2635" w:type="dxa"/>
          </w:tcPr>
          <w:p w14:paraId="19A73D15" w14:textId="77777777" w:rsidR="005F7AEE" w:rsidRPr="00017A75" w:rsidRDefault="005F7AEE" w:rsidP="0080168B">
            <w:pPr>
              <w:pStyle w:val="Tabletext0"/>
            </w:pPr>
          </w:p>
        </w:tc>
        <w:tc>
          <w:tcPr>
            <w:tcW w:w="1984" w:type="dxa"/>
          </w:tcPr>
          <w:p w14:paraId="3FDF1CEE" w14:textId="77777777" w:rsidR="005F7AEE" w:rsidRPr="00017A75" w:rsidRDefault="005F7AEE" w:rsidP="0080168B">
            <w:pPr>
              <w:pStyle w:val="Tabletext0"/>
            </w:pPr>
          </w:p>
        </w:tc>
        <w:tc>
          <w:tcPr>
            <w:tcW w:w="1926" w:type="dxa"/>
            <w:vMerge/>
            <w:shd w:val="clear" w:color="auto" w:fill="F3F9E6"/>
          </w:tcPr>
          <w:p w14:paraId="6D65A92E" w14:textId="77777777" w:rsidR="005F7AEE" w:rsidRPr="00017A75" w:rsidRDefault="005F7AEE" w:rsidP="0080168B">
            <w:pPr>
              <w:pStyle w:val="Tabletext0"/>
            </w:pPr>
          </w:p>
        </w:tc>
      </w:tr>
      <w:tr w:rsidR="005F7AEE" w:rsidRPr="00017A75" w14:paraId="3CDBF9DE" w14:textId="77777777" w:rsidTr="006E0AA0">
        <w:tc>
          <w:tcPr>
            <w:tcW w:w="1696" w:type="dxa"/>
            <w:vAlign w:val="center"/>
          </w:tcPr>
          <w:p w14:paraId="10EAE914" w14:textId="3705D1DF" w:rsidR="005F7AEE" w:rsidRDefault="005F7AEE" w:rsidP="0080168B">
            <w:pPr>
              <w:pStyle w:val="Tabletext0"/>
            </w:pPr>
            <w:r>
              <w:t>Oral communication</w:t>
            </w:r>
          </w:p>
        </w:tc>
        <w:tc>
          <w:tcPr>
            <w:tcW w:w="6154" w:type="dxa"/>
          </w:tcPr>
          <w:p w14:paraId="49B7AA82" w14:textId="77777777" w:rsidR="005F7AEE" w:rsidRPr="005F7AEE" w:rsidRDefault="005F7AEE" w:rsidP="005F7AEE">
            <w:pPr>
              <w:pStyle w:val="TableListParagraph"/>
              <w:rPr>
                <w:sz w:val="20"/>
              </w:rPr>
            </w:pPr>
            <w:r w:rsidRPr="005F7AEE">
              <w:rPr>
                <w:sz w:val="20"/>
              </w:rPr>
              <w:t>Oral 1: Participates in verbal discussions using clear language and appropriate features to present or seek information</w:t>
            </w:r>
          </w:p>
          <w:p w14:paraId="1EFC6528" w14:textId="097701AE" w:rsidR="005F7AEE" w:rsidRPr="005F7AEE" w:rsidRDefault="005F7AEE" w:rsidP="005F7AEE">
            <w:pPr>
              <w:pStyle w:val="TableListParagraph"/>
              <w:rPr>
                <w:sz w:val="20"/>
              </w:rPr>
            </w:pPr>
            <w:r w:rsidRPr="005F7AEE">
              <w:rPr>
                <w:sz w:val="20"/>
              </w:rPr>
              <w:lastRenderedPageBreak/>
              <w:t xml:space="preserve"> Oral 2: Using listening and questioning skills to seek information and confirm understanding</w:t>
            </w:r>
          </w:p>
        </w:tc>
        <w:tc>
          <w:tcPr>
            <w:tcW w:w="2635" w:type="dxa"/>
          </w:tcPr>
          <w:p w14:paraId="73035EDA" w14:textId="77777777" w:rsidR="002D4494" w:rsidRDefault="002D4494" w:rsidP="002D4494">
            <w:pPr>
              <w:pStyle w:val="Tabletext0"/>
            </w:pPr>
            <w:r>
              <w:lastRenderedPageBreak/>
              <w:t>MPower108 Communications policy and procedures</w:t>
            </w:r>
          </w:p>
          <w:p w14:paraId="53C16E8C" w14:textId="77777777" w:rsidR="005F7AEE" w:rsidRPr="00017A75" w:rsidRDefault="005F7AEE" w:rsidP="0080168B">
            <w:pPr>
              <w:pStyle w:val="Tabletext0"/>
            </w:pPr>
          </w:p>
        </w:tc>
        <w:tc>
          <w:tcPr>
            <w:tcW w:w="1984" w:type="dxa"/>
          </w:tcPr>
          <w:p w14:paraId="1C16F612" w14:textId="2A9C6799" w:rsidR="002D4494" w:rsidRDefault="002D4494" w:rsidP="002D4494">
            <w:pPr>
              <w:pStyle w:val="Tabletext0"/>
            </w:pPr>
            <w:r>
              <w:t>MPower108 Meeting agenda</w:t>
            </w:r>
            <w:r w:rsidR="00103EE6">
              <w:t xml:space="preserve"> template</w:t>
            </w:r>
          </w:p>
          <w:p w14:paraId="3EBAC17C" w14:textId="2BBB6691" w:rsidR="005F7AEE" w:rsidRPr="00017A75" w:rsidRDefault="002D4494" w:rsidP="0080168B">
            <w:pPr>
              <w:pStyle w:val="Tabletext0"/>
            </w:pPr>
            <w:r>
              <w:lastRenderedPageBreak/>
              <w:t>MPower108 Meeting minutes</w:t>
            </w:r>
            <w:r w:rsidR="00103EE6">
              <w:t xml:space="preserve"> template</w:t>
            </w:r>
          </w:p>
        </w:tc>
        <w:tc>
          <w:tcPr>
            <w:tcW w:w="1926" w:type="dxa"/>
            <w:vMerge/>
            <w:shd w:val="clear" w:color="auto" w:fill="F3F9E6"/>
          </w:tcPr>
          <w:p w14:paraId="1D9D769C" w14:textId="77777777" w:rsidR="005F7AEE" w:rsidRPr="00017A75" w:rsidRDefault="005F7AEE" w:rsidP="0080168B">
            <w:pPr>
              <w:pStyle w:val="Tabletext0"/>
            </w:pPr>
          </w:p>
        </w:tc>
      </w:tr>
      <w:tr w:rsidR="005F7AEE" w:rsidRPr="00017A75" w14:paraId="70430F4E" w14:textId="77777777" w:rsidTr="006E0AA0">
        <w:tc>
          <w:tcPr>
            <w:tcW w:w="1696" w:type="dxa"/>
            <w:vAlign w:val="center"/>
          </w:tcPr>
          <w:p w14:paraId="27B1A582" w14:textId="33A0A5CD" w:rsidR="005F7AEE" w:rsidRDefault="005F7AEE" w:rsidP="0080168B">
            <w:pPr>
              <w:pStyle w:val="Tabletext0"/>
            </w:pPr>
            <w:r w:rsidRPr="005F7AEE">
              <w:t>Self-management</w:t>
            </w:r>
          </w:p>
        </w:tc>
        <w:tc>
          <w:tcPr>
            <w:tcW w:w="6154" w:type="dxa"/>
          </w:tcPr>
          <w:p w14:paraId="6527307C" w14:textId="4C12A652" w:rsidR="005F7AEE" w:rsidRPr="005F7AEE" w:rsidRDefault="005F7AEE" w:rsidP="005F7AEE">
            <w:pPr>
              <w:pStyle w:val="TableListParagraph"/>
              <w:rPr>
                <w:sz w:val="20"/>
              </w:rPr>
            </w:pPr>
            <w:r>
              <w:rPr>
                <w:sz w:val="20"/>
              </w:rPr>
              <w:t xml:space="preserve">Manage 1: </w:t>
            </w:r>
            <w:r w:rsidRPr="005F7AEE">
              <w:rPr>
                <w:sz w:val="20"/>
              </w:rPr>
              <w:t>Identifies and responds to organisational and legislative/regulatory requirements</w:t>
            </w:r>
          </w:p>
        </w:tc>
        <w:tc>
          <w:tcPr>
            <w:tcW w:w="2635" w:type="dxa"/>
          </w:tcPr>
          <w:p w14:paraId="2B7BF118" w14:textId="77777777" w:rsidR="005F7AEE" w:rsidRPr="00017A75" w:rsidRDefault="005F7AEE" w:rsidP="002D4494">
            <w:pPr>
              <w:pStyle w:val="Tabletext0"/>
            </w:pPr>
          </w:p>
        </w:tc>
        <w:tc>
          <w:tcPr>
            <w:tcW w:w="1984" w:type="dxa"/>
          </w:tcPr>
          <w:p w14:paraId="4CDCFCB6" w14:textId="77777777" w:rsidR="005F7AEE" w:rsidRPr="00017A75" w:rsidRDefault="005F7AEE" w:rsidP="0080168B">
            <w:pPr>
              <w:pStyle w:val="Tabletext0"/>
            </w:pPr>
          </w:p>
        </w:tc>
        <w:tc>
          <w:tcPr>
            <w:tcW w:w="1926" w:type="dxa"/>
            <w:vMerge/>
            <w:shd w:val="clear" w:color="auto" w:fill="F3F9E6"/>
          </w:tcPr>
          <w:p w14:paraId="54D7A789" w14:textId="77777777" w:rsidR="005F7AEE" w:rsidRPr="00017A75" w:rsidRDefault="005F7AEE" w:rsidP="0080168B">
            <w:pPr>
              <w:pStyle w:val="Tabletext0"/>
            </w:pPr>
          </w:p>
        </w:tc>
      </w:tr>
      <w:tr w:rsidR="00DB27F2" w:rsidRPr="00017A75" w14:paraId="6C29AB67" w14:textId="77777777" w:rsidTr="006E0AA0">
        <w:tc>
          <w:tcPr>
            <w:tcW w:w="1696" w:type="dxa"/>
            <w:vAlign w:val="center"/>
          </w:tcPr>
          <w:p w14:paraId="58AF51B7" w14:textId="633502F3" w:rsidR="00DB27F2" w:rsidRPr="00717872" w:rsidRDefault="00DB27F2" w:rsidP="0080168B">
            <w:pPr>
              <w:pStyle w:val="Tabletext0"/>
            </w:pPr>
            <w:r w:rsidRPr="00AF69C6">
              <w:t>Teamwork</w:t>
            </w:r>
          </w:p>
        </w:tc>
        <w:tc>
          <w:tcPr>
            <w:tcW w:w="6154" w:type="dxa"/>
          </w:tcPr>
          <w:p w14:paraId="2B50C8ED" w14:textId="77777777" w:rsidR="005F7AEE" w:rsidRPr="005F7AEE" w:rsidRDefault="00DB27F2" w:rsidP="005F7AEE">
            <w:pPr>
              <w:pStyle w:val="StandardBullets"/>
              <w:numPr>
                <w:ilvl w:val="0"/>
                <w:numId w:val="1"/>
              </w:numPr>
              <w:spacing w:after="60"/>
              <w:ind w:left="284" w:hanging="284"/>
              <w:rPr>
                <w:sz w:val="20"/>
                <w:szCs w:val="20"/>
              </w:rPr>
            </w:pPr>
            <w:r w:rsidRPr="00AF69C6">
              <w:rPr>
                <w:sz w:val="20"/>
                <w:szCs w:val="20"/>
              </w:rPr>
              <w:t xml:space="preserve">Teamwork 1: </w:t>
            </w:r>
            <w:r w:rsidR="005F7AEE" w:rsidRPr="005F7AEE">
              <w:rPr>
                <w:sz w:val="20"/>
                <w:szCs w:val="20"/>
              </w:rPr>
              <w:t>Selects and uses appropriate communication protocols and practices to ensure shared understanding of project roles and expectations</w:t>
            </w:r>
          </w:p>
          <w:p w14:paraId="58DEC454" w14:textId="3269F23C" w:rsidR="00DB27F2" w:rsidRPr="005F7AEE" w:rsidRDefault="005F7AEE" w:rsidP="005F7AEE">
            <w:pPr>
              <w:pStyle w:val="StandardBullets"/>
              <w:numPr>
                <w:ilvl w:val="0"/>
                <w:numId w:val="1"/>
              </w:numPr>
              <w:spacing w:after="60"/>
              <w:ind w:left="284" w:hanging="284"/>
              <w:rPr>
                <w:sz w:val="20"/>
                <w:szCs w:val="20"/>
              </w:rPr>
            </w:pPr>
            <w:r w:rsidRPr="005F7AEE">
              <w:rPr>
                <w:sz w:val="20"/>
                <w:szCs w:val="20"/>
              </w:rPr>
              <w:t xml:space="preserve"> </w:t>
            </w:r>
            <w:r w:rsidR="00DB27F2" w:rsidRPr="00AF69C6">
              <w:rPr>
                <w:sz w:val="20"/>
                <w:szCs w:val="20"/>
              </w:rPr>
              <w:t xml:space="preserve">Teamwork 2: </w:t>
            </w:r>
            <w:r w:rsidRPr="005F7AEE">
              <w:rPr>
                <w:sz w:val="20"/>
                <w:szCs w:val="20"/>
              </w:rPr>
              <w:t>Uses collaborative techniques to engage stakeholders in consultations and negotiations</w:t>
            </w:r>
          </w:p>
        </w:tc>
        <w:tc>
          <w:tcPr>
            <w:tcW w:w="2635" w:type="dxa"/>
          </w:tcPr>
          <w:p w14:paraId="248CEAE8" w14:textId="77777777" w:rsidR="002D4494" w:rsidRDefault="002D4494" w:rsidP="002D4494">
            <w:pPr>
              <w:pStyle w:val="Tabletext0"/>
            </w:pPr>
            <w:r>
              <w:t>MPower108 Communications policy and procedures</w:t>
            </w:r>
          </w:p>
          <w:p w14:paraId="751EA51A" w14:textId="77777777" w:rsidR="00DB27F2" w:rsidRPr="00017A75" w:rsidRDefault="00DB27F2" w:rsidP="0080168B">
            <w:pPr>
              <w:pStyle w:val="Tabletext0"/>
            </w:pPr>
          </w:p>
        </w:tc>
        <w:tc>
          <w:tcPr>
            <w:tcW w:w="1984" w:type="dxa"/>
          </w:tcPr>
          <w:p w14:paraId="2C362FC3" w14:textId="4F5A9806" w:rsidR="00DB27F2" w:rsidRDefault="002D4494" w:rsidP="0080168B">
            <w:pPr>
              <w:pStyle w:val="Tabletext0"/>
            </w:pPr>
            <w:r>
              <w:t>MPower108 Communication plan template</w:t>
            </w:r>
          </w:p>
          <w:p w14:paraId="35D3157F" w14:textId="64563C92" w:rsidR="002D4494" w:rsidRDefault="002D4494" w:rsidP="002D4494">
            <w:pPr>
              <w:pStyle w:val="Tabletext0"/>
            </w:pPr>
            <w:r>
              <w:t>MPower108 Meeting agenda</w:t>
            </w:r>
            <w:r w:rsidR="00103EE6">
              <w:t xml:space="preserve"> template</w:t>
            </w:r>
          </w:p>
          <w:p w14:paraId="7DEC71D0" w14:textId="40ACE133" w:rsidR="002D4494" w:rsidRDefault="002D4494" w:rsidP="002D4494">
            <w:pPr>
              <w:pStyle w:val="Tabletext0"/>
            </w:pPr>
            <w:r>
              <w:t>MPower108 Meeting minutes</w:t>
            </w:r>
            <w:r w:rsidR="00103EE6">
              <w:t xml:space="preserve"> template</w:t>
            </w:r>
          </w:p>
          <w:p w14:paraId="33B0C770" w14:textId="72D7401B" w:rsidR="002D4494" w:rsidRPr="00017A75" w:rsidRDefault="002D4494" w:rsidP="002D4494">
            <w:pPr>
              <w:pStyle w:val="Tabletext0"/>
            </w:pPr>
            <w:r>
              <w:t>MPower108 Email template</w:t>
            </w:r>
          </w:p>
        </w:tc>
        <w:tc>
          <w:tcPr>
            <w:tcW w:w="1926" w:type="dxa"/>
            <w:vMerge/>
            <w:shd w:val="clear" w:color="auto" w:fill="F3F9E6"/>
          </w:tcPr>
          <w:p w14:paraId="1FDFEA3B" w14:textId="77777777" w:rsidR="00DB27F2" w:rsidRPr="00017A75" w:rsidRDefault="00DB27F2" w:rsidP="0080168B">
            <w:pPr>
              <w:pStyle w:val="Tabletext0"/>
            </w:pPr>
          </w:p>
        </w:tc>
      </w:tr>
      <w:tr w:rsidR="00DB27F2" w:rsidRPr="00017A75" w14:paraId="435AE9CC" w14:textId="77777777" w:rsidTr="006E0AA0">
        <w:tc>
          <w:tcPr>
            <w:tcW w:w="1696" w:type="dxa"/>
            <w:vAlign w:val="center"/>
          </w:tcPr>
          <w:p w14:paraId="04598BB1" w14:textId="6E714A05" w:rsidR="00DB27F2" w:rsidRPr="00717872" w:rsidRDefault="005F7AEE" w:rsidP="0080168B">
            <w:pPr>
              <w:pStyle w:val="Tabletext0"/>
            </w:pPr>
            <w:r w:rsidRPr="005F7AEE">
              <w:t>Planning and organising</w:t>
            </w:r>
          </w:p>
        </w:tc>
        <w:tc>
          <w:tcPr>
            <w:tcW w:w="6154" w:type="dxa"/>
          </w:tcPr>
          <w:p w14:paraId="0A343750" w14:textId="77777777" w:rsidR="005F7AEE" w:rsidRPr="005F7AEE" w:rsidRDefault="005F7AEE" w:rsidP="005F7AEE">
            <w:pPr>
              <w:pStyle w:val="StandardBullets0"/>
              <w:rPr>
                <w:sz w:val="20"/>
                <w:szCs w:val="20"/>
              </w:rPr>
            </w:pPr>
            <w:r>
              <w:rPr>
                <w:sz w:val="20"/>
                <w:szCs w:val="20"/>
              </w:rPr>
              <w:t>Plan 1</w:t>
            </w:r>
            <w:r w:rsidR="00DB27F2" w:rsidRPr="00AF69C6">
              <w:rPr>
                <w:sz w:val="20"/>
                <w:szCs w:val="20"/>
              </w:rPr>
              <w:t xml:space="preserve">: </w:t>
            </w:r>
            <w:r w:rsidRPr="005F7AEE">
              <w:rPr>
                <w:sz w:val="20"/>
                <w:szCs w:val="20"/>
              </w:rPr>
              <w:t>Develops and implements plans to manage projects that involve diverse stakeholders with potentially competing demands</w:t>
            </w:r>
          </w:p>
          <w:p w14:paraId="532F13AA" w14:textId="77777777" w:rsidR="005F7AEE" w:rsidRPr="005F7AEE" w:rsidRDefault="005F7AEE" w:rsidP="005F7AEE">
            <w:pPr>
              <w:pStyle w:val="StandardBullets0"/>
              <w:rPr>
                <w:sz w:val="20"/>
                <w:szCs w:val="20"/>
              </w:rPr>
            </w:pPr>
            <w:r>
              <w:rPr>
                <w:sz w:val="20"/>
                <w:szCs w:val="20"/>
              </w:rPr>
              <w:t xml:space="preserve">Plan 2: </w:t>
            </w:r>
            <w:r w:rsidRPr="005F7AEE">
              <w:rPr>
                <w:sz w:val="20"/>
                <w:szCs w:val="20"/>
              </w:rPr>
              <w:t>Systematically gathers and analyses all relevant information and evaluates options to make informed decisions</w:t>
            </w:r>
          </w:p>
          <w:p w14:paraId="7A50C0DE" w14:textId="077E8C71" w:rsidR="00DB27F2" w:rsidRPr="005F7AEE" w:rsidRDefault="005F7AEE" w:rsidP="005F7AEE">
            <w:pPr>
              <w:pStyle w:val="StandardBullets0"/>
              <w:rPr>
                <w:sz w:val="20"/>
                <w:szCs w:val="20"/>
              </w:rPr>
            </w:pPr>
            <w:r>
              <w:rPr>
                <w:sz w:val="20"/>
                <w:szCs w:val="20"/>
              </w:rPr>
              <w:t xml:space="preserve">Plan 3: </w:t>
            </w:r>
            <w:r w:rsidRPr="005F7AEE">
              <w:rPr>
                <w:sz w:val="20"/>
                <w:szCs w:val="20"/>
              </w:rPr>
              <w:t>Evaluates outcomes of decisions to identify opportunities for improvemen</w:t>
            </w:r>
            <w:r>
              <w:rPr>
                <w:sz w:val="20"/>
                <w:szCs w:val="20"/>
              </w:rPr>
              <w:t>t</w:t>
            </w:r>
          </w:p>
        </w:tc>
        <w:tc>
          <w:tcPr>
            <w:tcW w:w="2635" w:type="dxa"/>
          </w:tcPr>
          <w:p w14:paraId="0703EE00" w14:textId="73DFC041" w:rsidR="00DB27F2" w:rsidRPr="00017A75" w:rsidRDefault="002350A5" w:rsidP="0080168B">
            <w:pPr>
              <w:pStyle w:val="Tabletext0"/>
            </w:pPr>
            <w:r>
              <w:t>MPower108 Communications policy and procedure</w:t>
            </w:r>
          </w:p>
        </w:tc>
        <w:tc>
          <w:tcPr>
            <w:tcW w:w="1984" w:type="dxa"/>
          </w:tcPr>
          <w:p w14:paraId="4ECE180C" w14:textId="77777777" w:rsidR="002D4494" w:rsidRDefault="002D4494" w:rsidP="002D4494">
            <w:pPr>
              <w:pStyle w:val="Tabletext0"/>
            </w:pPr>
            <w:r>
              <w:t>MPower108 Project scope template</w:t>
            </w:r>
          </w:p>
          <w:p w14:paraId="537D65EA" w14:textId="77777777" w:rsidR="002D4494" w:rsidRDefault="002D4494" w:rsidP="002D4494">
            <w:pPr>
              <w:pStyle w:val="Tabletext0"/>
            </w:pPr>
            <w:r>
              <w:t>MPower108 Project stakeholder register</w:t>
            </w:r>
          </w:p>
          <w:p w14:paraId="0CBBAEE2" w14:textId="77777777" w:rsidR="002D4494" w:rsidRDefault="002D4494" w:rsidP="002D4494">
            <w:pPr>
              <w:pStyle w:val="Tabletext0"/>
            </w:pPr>
            <w:r>
              <w:t>MPower108 Risk management template</w:t>
            </w:r>
          </w:p>
          <w:p w14:paraId="1730C4A8" w14:textId="4707F97F" w:rsidR="002D4494" w:rsidRDefault="002D4494" w:rsidP="002D4494">
            <w:pPr>
              <w:pStyle w:val="Tabletext0"/>
            </w:pPr>
            <w:r>
              <w:lastRenderedPageBreak/>
              <w:t>MPower108 Contingency plan template</w:t>
            </w:r>
          </w:p>
          <w:p w14:paraId="44F52F7B" w14:textId="4B12D90C" w:rsidR="002D4494" w:rsidRDefault="002D4494" w:rsidP="002D4494">
            <w:pPr>
              <w:pStyle w:val="Tabletext0"/>
            </w:pPr>
            <w:r>
              <w:t>MPower108 Risk action plan</w:t>
            </w:r>
            <w:r w:rsidR="00103EE6">
              <w:t xml:space="preserve"> template</w:t>
            </w:r>
          </w:p>
          <w:p w14:paraId="0D2B6258" w14:textId="2D1D828B" w:rsidR="002D4494" w:rsidRDefault="002D4494" w:rsidP="002D4494">
            <w:pPr>
              <w:pStyle w:val="Tabletext0"/>
            </w:pPr>
            <w:r>
              <w:t>MPower108 Skills requirement</w:t>
            </w:r>
            <w:r w:rsidR="00103EE6">
              <w:t>s</w:t>
            </w:r>
            <w:r>
              <w:t xml:space="preserve"> template</w:t>
            </w:r>
          </w:p>
          <w:p w14:paraId="54688995" w14:textId="6E2A1EB2" w:rsidR="002D4494" w:rsidRDefault="002D4494" w:rsidP="002D4494">
            <w:pPr>
              <w:pStyle w:val="Tabletext0"/>
            </w:pPr>
            <w:r>
              <w:t xml:space="preserve">MPower108 Continuous improvement </w:t>
            </w:r>
            <w:r w:rsidR="00103EE6">
              <w:t>plan template</w:t>
            </w:r>
          </w:p>
          <w:p w14:paraId="4972FB23" w14:textId="77777777" w:rsidR="002D4494" w:rsidRDefault="002D4494" w:rsidP="002D4494">
            <w:pPr>
              <w:pStyle w:val="Tabletext0"/>
            </w:pPr>
            <w:r>
              <w:t>MPower108 Project completion template</w:t>
            </w:r>
          </w:p>
          <w:p w14:paraId="4AEC3BFF" w14:textId="60E87C63" w:rsidR="00DB27F2" w:rsidRDefault="002D4494" w:rsidP="002D4494">
            <w:pPr>
              <w:pStyle w:val="Tabletext0"/>
            </w:pPr>
            <w:r>
              <w:t>MPower108 Communication plan template</w:t>
            </w:r>
          </w:p>
          <w:p w14:paraId="3CCE3876" w14:textId="5C53FAAE" w:rsidR="002D4494" w:rsidRPr="00017A75" w:rsidRDefault="002D4494" w:rsidP="002D4494">
            <w:pPr>
              <w:pStyle w:val="Tabletext0"/>
            </w:pPr>
            <w:r>
              <w:t>MPower108 Implementation plan template</w:t>
            </w:r>
          </w:p>
        </w:tc>
        <w:tc>
          <w:tcPr>
            <w:tcW w:w="1926" w:type="dxa"/>
            <w:vMerge/>
            <w:shd w:val="clear" w:color="auto" w:fill="F3F9E6"/>
          </w:tcPr>
          <w:p w14:paraId="4E58E520" w14:textId="77777777" w:rsidR="00DB27F2" w:rsidRPr="00017A75" w:rsidRDefault="00DB27F2" w:rsidP="0080168B">
            <w:pPr>
              <w:pStyle w:val="Tabletext0"/>
            </w:pPr>
          </w:p>
        </w:tc>
      </w:tr>
      <w:tr w:rsidR="005F7AEE" w:rsidRPr="00017A75" w14:paraId="06A34EA9" w14:textId="77777777" w:rsidTr="006E0AA0">
        <w:tc>
          <w:tcPr>
            <w:tcW w:w="1696" w:type="dxa"/>
            <w:vAlign w:val="center"/>
          </w:tcPr>
          <w:p w14:paraId="09764239" w14:textId="1885CE46" w:rsidR="005F7AEE" w:rsidRPr="00AF69C6" w:rsidRDefault="005F7AEE" w:rsidP="0080168B">
            <w:pPr>
              <w:pStyle w:val="Tabletext0"/>
            </w:pPr>
            <w:r>
              <w:t>Technology</w:t>
            </w:r>
          </w:p>
        </w:tc>
        <w:tc>
          <w:tcPr>
            <w:tcW w:w="6154" w:type="dxa"/>
          </w:tcPr>
          <w:p w14:paraId="18D7326A" w14:textId="624622AC" w:rsidR="005F7AEE" w:rsidRPr="005F7AEE" w:rsidRDefault="005F7AEE" w:rsidP="005F7AEE">
            <w:pPr>
              <w:pStyle w:val="StandardBullets0"/>
              <w:rPr>
                <w:sz w:val="20"/>
                <w:szCs w:val="20"/>
              </w:rPr>
            </w:pPr>
            <w:r>
              <w:rPr>
                <w:sz w:val="20"/>
                <w:szCs w:val="20"/>
              </w:rPr>
              <w:t xml:space="preserve">Tech 1: </w:t>
            </w:r>
            <w:r w:rsidRPr="005F7AEE">
              <w:rPr>
                <w:sz w:val="20"/>
                <w:szCs w:val="20"/>
              </w:rPr>
              <w:t>Uses digital technologies and applications to access, organise and share information</w:t>
            </w:r>
          </w:p>
        </w:tc>
        <w:tc>
          <w:tcPr>
            <w:tcW w:w="2635" w:type="dxa"/>
          </w:tcPr>
          <w:p w14:paraId="12B5DEB5" w14:textId="2D13EB2E" w:rsidR="005F7AEE" w:rsidRPr="00017A75" w:rsidRDefault="002350A5" w:rsidP="0080168B">
            <w:pPr>
              <w:pStyle w:val="Tabletext0"/>
            </w:pPr>
            <w:r>
              <w:t>MPower108 ICT management policy and procedures</w:t>
            </w:r>
          </w:p>
        </w:tc>
        <w:tc>
          <w:tcPr>
            <w:tcW w:w="1984" w:type="dxa"/>
          </w:tcPr>
          <w:p w14:paraId="662D8331" w14:textId="77777777" w:rsidR="005F7AEE" w:rsidRPr="00017A75" w:rsidRDefault="005F7AEE" w:rsidP="0080168B">
            <w:pPr>
              <w:pStyle w:val="Tabletext0"/>
            </w:pPr>
          </w:p>
        </w:tc>
        <w:tc>
          <w:tcPr>
            <w:tcW w:w="1926" w:type="dxa"/>
            <w:shd w:val="clear" w:color="auto" w:fill="F3F9E6"/>
          </w:tcPr>
          <w:p w14:paraId="7B0EECE7" w14:textId="77777777" w:rsidR="005F7AEE" w:rsidRPr="00017A75" w:rsidRDefault="005F7AEE" w:rsidP="0080168B">
            <w:pPr>
              <w:pStyle w:val="Tabletext0"/>
            </w:pPr>
          </w:p>
        </w:tc>
      </w:tr>
    </w:tbl>
    <w:p w14:paraId="3094B47B" w14:textId="77777777" w:rsidR="00DA4845" w:rsidRPr="000377ED" w:rsidRDefault="00DA4845" w:rsidP="000377ED"/>
    <w:sectPr w:rsidR="00DA4845" w:rsidRPr="000377ED" w:rsidSect="006C4437">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rect w14:anchorId="51EACE8A"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4DFDD035"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C0D7C68"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3F401B"/>
    <w:multiLevelType w:val="multilevel"/>
    <w:tmpl w:val="14A0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8664DD"/>
    <w:multiLevelType w:val="multilevel"/>
    <w:tmpl w:val="6BDAEA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2EDD1E6F"/>
    <w:multiLevelType w:val="multilevel"/>
    <w:tmpl w:val="5B2658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9D3949"/>
    <w:multiLevelType w:val="multilevel"/>
    <w:tmpl w:val="C994CC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2F0D9F"/>
    <w:multiLevelType w:val="multilevel"/>
    <w:tmpl w:val="7A1CFF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594E3DC6"/>
    <w:multiLevelType w:val="multilevel"/>
    <w:tmpl w:val="49DE22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8B46ED"/>
    <w:multiLevelType w:val="multilevel"/>
    <w:tmpl w:val="6B3EC8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73B24603"/>
    <w:multiLevelType w:val="multilevel"/>
    <w:tmpl w:val="579687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A85078"/>
    <w:multiLevelType w:val="multilevel"/>
    <w:tmpl w:val="88640E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0"/>
  </w:num>
  <w:num w:numId="4">
    <w:abstractNumId w:val="12"/>
  </w:num>
  <w:num w:numId="5">
    <w:abstractNumId w:val="20"/>
  </w:num>
  <w:num w:numId="6">
    <w:abstractNumId w:val="14"/>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6"/>
  </w:num>
  <w:num w:numId="10">
    <w:abstractNumId w:val="3"/>
  </w:num>
  <w:num w:numId="11">
    <w:abstractNumId w:val="22"/>
  </w:num>
  <w:num w:numId="12">
    <w:abstractNumId w:val="15"/>
  </w:num>
  <w:num w:numId="13">
    <w:abstractNumId w:val="13"/>
  </w:num>
  <w:num w:numId="14">
    <w:abstractNumId w:val="21"/>
  </w:num>
  <w:num w:numId="15">
    <w:abstractNumId w:val="7"/>
  </w:num>
  <w:num w:numId="16">
    <w:abstractNumId w:val="23"/>
  </w:num>
  <w:num w:numId="17">
    <w:abstractNumId w:val="25"/>
  </w:num>
  <w:num w:numId="18">
    <w:abstractNumId w:val="26"/>
  </w:num>
  <w:num w:numId="19">
    <w:abstractNumId w:val="24"/>
  </w:num>
  <w:num w:numId="20">
    <w:abstractNumId w:val="10"/>
  </w:num>
  <w:num w:numId="21">
    <w:abstractNumId w:val="8"/>
  </w:num>
  <w:num w:numId="22">
    <w:abstractNumId w:val="17"/>
  </w:num>
  <w:num w:numId="23">
    <w:abstractNumId w:val="6"/>
  </w:num>
  <w:num w:numId="24">
    <w:abstractNumId w:val="5"/>
  </w:num>
  <w:num w:numId="25">
    <w:abstractNumId w:val="11"/>
  </w:num>
  <w:num w:numId="26">
    <w:abstractNumId w:val="18"/>
  </w:num>
  <w:num w:numId="27">
    <w:abstractNumId w:val="19"/>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05153"/>
    <w:rsid w:val="00023A85"/>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E2301"/>
    <w:rsid w:val="000E53A8"/>
    <w:rsid w:val="000F2735"/>
    <w:rsid w:val="000F640E"/>
    <w:rsid w:val="001008C3"/>
    <w:rsid w:val="00103EE6"/>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5ADA"/>
    <w:rsid w:val="00202196"/>
    <w:rsid w:val="002064C8"/>
    <w:rsid w:val="0021476F"/>
    <w:rsid w:val="002300A8"/>
    <w:rsid w:val="00232F16"/>
    <w:rsid w:val="00234AC2"/>
    <w:rsid w:val="002350A5"/>
    <w:rsid w:val="002458AA"/>
    <w:rsid w:val="00245E47"/>
    <w:rsid w:val="002636A8"/>
    <w:rsid w:val="00266BDA"/>
    <w:rsid w:val="002760A1"/>
    <w:rsid w:val="002A0D28"/>
    <w:rsid w:val="002A5233"/>
    <w:rsid w:val="002A7D22"/>
    <w:rsid w:val="002B4315"/>
    <w:rsid w:val="002B73D3"/>
    <w:rsid w:val="002B795B"/>
    <w:rsid w:val="002C07F5"/>
    <w:rsid w:val="002C4863"/>
    <w:rsid w:val="002D3549"/>
    <w:rsid w:val="002D4494"/>
    <w:rsid w:val="00303D25"/>
    <w:rsid w:val="00310ABF"/>
    <w:rsid w:val="003139BB"/>
    <w:rsid w:val="00340671"/>
    <w:rsid w:val="003423E1"/>
    <w:rsid w:val="0034550F"/>
    <w:rsid w:val="00353337"/>
    <w:rsid w:val="003546E2"/>
    <w:rsid w:val="003560D9"/>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7246"/>
    <w:rsid w:val="00447B26"/>
    <w:rsid w:val="00447C17"/>
    <w:rsid w:val="00462334"/>
    <w:rsid w:val="0046323B"/>
    <w:rsid w:val="00473808"/>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2FE8"/>
    <w:rsid w:val="0054411C"/>
    <w:rsid w:val="005447BD"/>
    <w:rsid w:val="00545F8B"/>
    <w:rsid w:val="0055236C"/>
    <w:rsid w:val="00553FFF"/>
    <w:rsid w:val="00560AEF"/>
    <w:rsid w:val="00563796"/>
    <w:rsid w:val="00581D95"/>
    <w:rsid w:val="00584894"/>
    <w:rsid w:val="00586152"/>
    <w:rsid w:val="005865A7"/>
    <w:rsid w:val="00596E23"/>
    <w:rsid w:val="00597838"/>
    <w:rsid w:val="005B06AA"/>
    <w:rsid w:val="005C60AB"/>
    <w:rsid w:val="005D396C"/>
    <w:rsid w:val="005E35FA"/>
    <w:rsid w:val="005E6C19"/>
    <w:rsid w:val="005F6F43"/>
    <w:rsid w:val="005F7397"/>
    <w:rsid w:val="005F7AEE"/>
    <w:rsid w:val="00604F82"/>
    <w:rsid w:val="0061097B"/>
    <w:rsid w:val="00610B98"/>
    <w:rsid w:val="00615C43"/>
    <w:rsid w:val="00627025"/>
    <w:rsid w:val="00636463"/>
    <w:rsid w:val="00636C12"/>
    <w:rsid w:val="006434F1"/>
    <w:rsid w:val="00657A57"/>
    <w:rsid w:val="00663E5B"/>
    <w:rsid w:val="00664E2A"/>
    <w:rsid w:val="00673EED"/>
    <w:rsid w:val="0069523E"/>
    <w:rsid w:val="00696EEE"/>
    <w:rsid w:val="006A1CF9"/>
    <w:rsid w:val="006A4736"/>
    <w:rsid w:val="006A67F9"/>
    <w:rsid w:val="006A7C3E"/>
    <w:rsid w:val="006B55A6"/>
    <w:rsid w:val="006B7277"/>
    <w:rsid w:val="006C1496"/>
    <w:rsid w:val="006C4437"/>
    <w:rsid w:val="006C711A"/>
    <w:rsid w:val="006C7465"/>
    <w:rsid w:val="006D0391"/>
    <w:rsid w:val="006D1CC5"/>
    <w:rsid w:val="006E0AA0"/>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91923"/>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52979"/>
    <w:rsid w:val="00976437"/>
    <w:rsid w:val="00977FE7"/>
    <w:rsid w:val="009877FF"/>
    <w:rsid w:val="0099279B"/>
    <w:rsid w:val="009A7D5E"/>
    <w:rsid w:val="009B3032"/>
    <w:rsid w:val="009E1E04"/>
    <w:rsid w:val="009F29E6"/>
    <w:rsid w:val="00A220EE"/>
    <w:rsid w:val="00A236A1"/>
    <w:rsid w:val="00A30062"/>
    <w:rsid w:val="00A51E59"/>
    <w:rsid w:val="00A637F8"/>
    <w:rsid w:val="00A65DC4"/>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109F3"/>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72A6C"/>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332B3"/>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23F90"/>
    <w:rsid w:val="00F41E09"/>
    <w:rsid w:val="00F4616C"/>
    <w:rsid w:val="00F65A30"/>
    <w:rsid w:val="00F87ACF"/>
    <w:rsid w:val="00F932EB"/>
    <w:rsid w:val="00F96C22"/>
    <w:rsid w:val="00FA4540"/>
    <w:rsid w:val="00FB7839"/>
    <w:rsid w:val="00FC2A3A"/>
    <w:rsid w:val="00FC484C"/>
    <w:rsid w:val="00FC7F51"/>
    <w:rsid w:val="00FD3F3B"/>
    <w:rsid w:val="00FD65A7"/>
    <w:rsid w:val="00FE1272"/>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6C443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C443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66689">
      <w:bodyDiv w:val="1"/>
      <w:marLeft w:val="0"/>
      <w:marRight w:val="0"/>
      <w:marTop w:val="0"/>
      <w:marBottom w:val="0"/>
      <w:divBdr>
        <w:top w:val="none" w:sz="0" w:space="0" w:color="auto"/>
        <w:left w:val="none" w:sz="0" w:space="0" w:color="auto"/>
        <w:bottom w:val="none" w:sz="0" w:space="0" w:color="auto"/>
        <w:right w:val="none" w:sz="0" w:space="0" w:color="auto"/>
      </w:divBdr>
    </w:div>
    <w:div w:id="277562844">
      <w:bodyDiv w:val="1"/>
      <w:marLeft w:val="0"/>
      <w:marRight w:val="0"/>
      <w:marTop w:val="0"/>
      <w:marBottom w:val="0"/>
      <w:divBdr>
        <w:top w:val="none" w:sz="0" w:space="0" w:color="auto"/>
        <w:left w:val="none" w:sz="0" w:space="0" w:color="auto"/>
        <w:bottom w:val="none" w:sz="0" w:space="0" w:color="auto"/>
        <w:right w:val="none" w:sz="0" w:space="0" w:color="auto"/>
      </w:divBdr>
    </w:div>
    <w:div w:id="293633644">
      <w:bodyDiv w:val="1"/>
      <w:marLeft w:val="0"/>
      <w:marRight w:val="0"/>
      <w:marTop w:val="0"/>
      <w:marBottom w:val="0"/>
      <w:divBdr>
        <w:top w:val="none" w:sz="0" w:space="0" w:color="auto"/>
        <w:left w:val="none" w:sz="0" w:space="0" w:color="auto"/>
        <w:bottom w:val="none" w:sz="0" w:space="0" w:color="auto"/>
        <w:right w:val="none" w:sz="0" w:space="0" w:color="auto"/>
      </w:divBdr>
    </w:div>
    <w:div w:id="300310685">
      <w:bodyDiv w:val="1"/>
      <w:marLeft w:val="0"/>
      <w:marRight w:val="0"/>
      <w:marTop w:val="0"/>
      <w:marBottom w:val="0"/>
      <w:divBdr>
        <w:top w:val="none" w:sz="0" w:space="0" w:color="auto"/>
        <w:left w:val="none" w:sz="0" w:space="0" w:color="auto"/>
        <w:bottom w:val="none" w:sz="0" w:space="0" w:color="auto"/>
        <w:right w:val="none" w:sz="0" w:space="0" w:color="auto"/>
      </w:divBdr>
    </w:div>
    <w:div w:id="338240932">
      <w:bodyDiv w:val="1"/>
      <w:marLeft w:val="0"/>
      <w:marRight w:val="0"/>
      <w:marTop w:val="0"/>
      <w:marBottom w:val="0"/>
      <w:divBdr>
        <w:top w:val="none" w:sz="0" w:space="0" w:color="auto"/>
        <w:left w:val="none" w:sz="0" w:space="0" w:color="auto"/>
        <w:bottom w:val="none" w:sz="0" w:space="0" w:color="auto"/>
        <w:right w:val="none" w:sz="0" w:space="0" w:color="auto"/>
      </w:divBdr>
    </w:div>
    <w:div w:id="453331248">
      <w:bodyDiv w:val="1"/>
      <w:marLeft w:val="0"/>
      <w:marRight w:val="0"/>
      <w:marTop w:val="0"/>
      <w:marBottom w:val="0"/>
      <w:divBdr>
        <w:top w:val="none" w:sz="0" w:space="0" w:color="auto"/>
        <w:left w:val="none" w:sz="0" w:space="0" w:color="auto"/>
        <w:bottom w:val="none" w:sz="0" w:space="0" w:color="auto"/>
        <w:right w:val="none" w:sz="0" w:space="0" w:color="auto"/>
      </w:divBdr>
    </w:div>
    <w:div w:id="489106098">
      <w:bodyDiv w:val="1"/>
      <w:marLeft w:val="0"/>
      <w:marRight w:val="0"/>
      <w:marTop w:val="0"/>
      <w:marBottom w:val="0"/>
      <w:divBdr>
        <w:top w:val="none" w:sz="0" w:space="0" w:color="auto"/>
        <w:left w:val="none" w:sz="0" w:space="0" w:color="auto"/>
        <w:bottom w:val="none" w:sz="0" w:space="0" w:color="auto"/>
        <w:right w:val="none" w:sz="0" w:space="0" w:color="auto"/>
      </w:divBdr>
    </w:div>
    <w:div w:id="1062828748">
      <w:bodyDiv w:val="1"/>
      <w:marLeft w:val="0"/>
      <w:marRight w:val="0"/>
      <w:marTop w:val="0"/>
      <w:marBottom w:val="0"/>
      <w:divBdr>
        <w:top w:val="none" w:sz="0" w:space="0" w:color="auto"/>
        <w:left w:val="none" w:sz="0" w:space="0" w:color="auto"/>
        <w:bottom w:val="none" w:sz="0" w:space="0" w:color="auto"/>
        <w:right w:val="none" w:sz="0" w:space="0" w:color="auto"/>
      </w:divBdr>
    </w:div>
    <w:div w:id="1456365102">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99009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2.xml><?xml version="1.0" encoding="utf-8"?>
<ds:datastoreItem xmlns:ds="http://schemas.openxmlformats.org/officeDocument/2006/customXml" ds:itemID="{03FAC214-0E8A-4010-839B-AECEE20AF653}"/>
</file>

<file path=customXml/itemProps3.xml><?xml version="1.0" encoding="utf-8"?>
<ds:datastoreItem xmlns:ds="http://schemas.openxmlformats.org/officeDocument/2006/customXml" ds:itemID="{CE358614-9805-41EE-B16B-43DFF9DFD87F}">
  <ds:schemaRefs>
    <ds:schemaRef ds:uri="http://schemas.microsoft.com/office/infopath/2007/PartnerControls"/>
    <ds:schemaRef ds:uri="http://purl.org/dc/elements/1.1/"/>
    <ds:schemaRef ds:uri="http://purl.org/dc/terms/"/>
    <ds:schemaRef ds:uri="http://schemas.microsoft.com/office/2006/documentManagement/types"/>
    <ds:schemaRef ds:uri="http://www.w3.org/XML/1998/namespace"/>
    <ds:schemaRef ds:uri="http://schemas.openxmlformats.org/package/2006/metadata/core-properties"/>
    <ds:schemaRef ds:uri="8d123187-21fe-47d9-bb38-a24fa2382a13"/>
    <ds:schemaRef ds:uri="23712732-1a11-42b5-ab16-3cafd502a338"/>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3DC9187-9430-4B50-9D58-0205AB1E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77</TotalTime>
  <Pages>10</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9</cp:revision>
  <dcterms:created xsi:type="dcterms:W3CDTF">2022-07-08T06:38:00Z</dcterms:created>
  <dcterms:modified xsi:type="dcterms:W3CDTF">2023-07-06T22:43:00Z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